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AA" w:rsidRDefault="001C2FAA">
      <w:pPr>
        <w:rPr>
          <w:sz w:val="24"/>
          <w:szCs w:val="24"/>
        </w:rPr>
      </w:pPr>
    </w:p>
    <w:p w:rsidR="001C2FAA" w:rsidRDefault="001C2FAA" w:rsidP="00355B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STUPNĚ ŘÍZENÍ MF V KONTEXTU S </w:t>
      </w:r>
      <w:r w:rsidRPr="00F34B69">
        <w:rPr>
          <w:b/>
          <w:sz w:val="28"/>
          <w:szCs w:val="28"/>
        </w:rPr>
        <w:t>ŘÍDÍCÍ STRUKTUR</w:t>
      </w:r>
      <w:r>
        <w:rPr>
          <w:b/>
          <w:sz w:val="28"/>
          <w:szCs w:val="28"/>
        </w:rPr>
        <w:t>OU</w:t>
      </w:r>
      <w:r w:rsidRPr="00F34B69">
        <w:rPr>
          <w:b/>
          <w:sz w:val="28"/>
          <w:szCs w:val="28"/>
        </w:rPr>
        <w:t xml:space="preserve"> PROJEKTU</w:t>
      </w:r>
      <w:r>
        <w:rPr>
          <w:b/>
          <w:sz w:val="28"/>
          <w:szCs w:val="28"/>
        </w:rPr>
        <w:t xml:space="preserve"> (grafické znázornění)</w:t>
      </w:r>
    </w:p>
    <w:p w:rsidR="001C2FAA" w:rsidRDefault="001C2FAA" w:rsidP="00355B8D">
      <w:pPr>
        <w:jc w:val="center"/>
        <w:rPr>
          <w:b/>
          <w:sz w:val="28"/>
          <w:szCs w:val="28"/>
        </w:rPr>
      </w:pPr>
    </w:p>
    <w:p w:rsidR="001C2FAA" w:rsidRDefault="001C2FAA" w:rsidP="00355B8D">
      <w:pPr>
        <w:jc w:val="center"/>
        <w:rPr>
          <w:b/>
          <w:sz w:val="28"/>
          <w:szCs w:val="28"/>
        </w:rPr>
      </w:pPr>
    </w:p>
    <w:p w:rsidR="001C2FAA" w:rsidRPr="000D381C" w:rsidRDefault="001C2FAA" w:rsidP="000D381C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b/>
          <w:sz w:val="28"/>
          <w:szCs w:val="28"/>
        </w:rPr>
        <w:t>P</w:t>
      </w:r>
      <w:r w:rsidRPr="000D381C">
        <w:rPr>
          <w:b/>
          <w:sz w:val="28"/>
          <w:szCs w:val="28"/>
        </w:rPr>
        <w:t>rojekty realizované MF</w:t>
      </w:r>
    </w:p>
    <w:p w:rsidR="001C2FAA" w:rsidRDefault="001C2FAA">
      <w:pPr>
        <w:rPr>
          <w:sz w:val="24"/>
          <w:szCs w:val="24"/>
        </w:rPr>
      </w:pPr>
    </w:p>
    <w:p w:rsidR="001C2FAA" w:rsidRDefault="001C2FAA">
      <w:pPr>
        <w:rPr>
          <w:sz w:val="24"/>
          <w:szCs w:val="24"/>
        </w:rPr>
      </w:pPr>
      <w:r>
        <w:rPr>
          <w:noProof/>
        </w:rPr>
        <w:pict>
          <v:group id="Skupina 26" o:spid="_x0000_s1026" style="position:absolute;left:0;text-align:left;margin-left:-22.85pt;margin-top:14.1pt;width:514.5pt;height:459.75pt;z-index:251661824" coordsize="65341,58388" o:gfxdata="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iagram 13" o:spid="_x0000_s1027" type="#_x0000_t75" style="position:absolute;left:4450;top:14264;width:48890;height:441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">
              <v:imagedata r:id="rId7" o:title=""/>
              <o:lock v:ext="edit" aspectratio="f"/>
            </v:shape>
            <v:shape id="Diagram 14" o:spid="_x0000_s1028" type="#_x0000_t75" style="position:absolute;left:4145;top:304;width:24445;height:1018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">
              <v:imagedata r:id="rId8" o:title=""/>
              <o:lock v:ext="edit" aspectratio="f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Přímá spojnice se šipkou 15" o:spid="_x0000_s1029" type="#_x0000_t32" style="position:absolute;left:9906;top:8477;width:13811;height:876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v19sEAAADbAAAADwAAAGRycy9kb3ducmV2LnhtbERPS2sCMRC+F/wPYQRvbuKjpWyNshRF&#10;r1Up9DbdTDdbN5PtJur675uC0Nt8fM9ZrHrXiAt1ofasYZIpEMSlNzVXGo6HzfgZRIjIBhvPpOFG&#10;AVbLwcMCc+Ov/EaXfaxECuGQowYbY5tLGUpLDkPmW+LEffnOYUywq6Tp8JrCXSOnSj1JhzWnBost&#10;vVoqT/uz01AV3/Z9ev6ZTT6Kz3lz8ustKaX1aNgXLyAi9fFffHfvTJr/CH+/pAPk8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u/X2wQAAANsAAAAPAAAAAAAAAAAAAAAA&#10;AKECAABkcnMvZG93bnJldi54bWxQSwUGAAAAAAQABAD5AAAAjwMAAAAA&#10;" strokecolor="#4579b8" strokeweight="1.1pt">
              <v:stroke dashstyle="3 1" startarrow="open"/>
            </v:shape>
            <v:shape id="Přímá spojnice se šipkou 16" o:spid="_x0000_s1030" type="#_x0000_t32" style="position:absolute;left:32194;top:17049;width:98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+gD8MAAADbAAAADwAAAGRycy9kb3ducmV2LnhtbERPTWvCQBC9C/6HZYTedKPQVKKriKAU&#10;CtWqB72N2TEJZmdDdhujv94VCr3N433OdN6aUjRUu8KyguEgAkGcWl1wpuCwX/XHIJxH1lhaJgV3&#10;cjCfdTtTTLS98Q81O5+JEMIuQQW591UipUtzMugGtiIO3MXWBn2AdSZ1jbcQbko5iqJYGiw4NORY&#10;0TKn9Lr7NQq+qs367uRxtHzoc/P9sXrfbOOTUm+9djEB4an1/+I/96cO82N4/RIO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/oA/DAAAA2wAAAA8AAAAAAAAAAAAA&#10;AAAAoQIAAGRycy9kb3ducmV2LnhtbFBLBQYAAAAABAAEAPkAAACRAwAAAAA=&#10;" strokecolor="#4579b8" strokeweight="1.1pt">
              <v:stroke dashstyle="3 1" startarrow="open" endarrow="open"/>
            </v:shape>
            <v:rect id="_x0000_s1031" style="position:absolute;left:14954;top:13906;width:24765;height:19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8Xb4A&#10;AADaAAAADwAAAGRycy9kb3ducmV2LnhtbERPS4vCMBC+C/sfwgh702k9LNo1ii4I3tYXPc82Y1ts&#10;JqWJWvfXm4Pg8eN7z5e9bdSNO1870ZCOE1AshTO1lBpOx81oCsoHEkONE9bwYA/LxcdgTplxd9nz&#10;7RBKFUPEZ6ShCqHNEH1RsSU/di1L5M6usxQi7Eo0Hd1juG1wkiRfaKmW2FBRyz8VF5fD1Wo4lr9J&#10;niJuHyvcy3q2m/yl/7nWn8N+9Q0qcB/e4pd7azTErfFKvAG4e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yRvF2+AAAA2gAAAA8AAAAAAAAAAAAAAAAAmAIAAGRycy9kb3ducmV2&#10;LnhtbFBLBQYAAAAABAAEAPUAAACDAwAAAAA=&#10;" filled="f" strokecolor="#c00000" strokeweight="1.1pt">
              <v:stroke dashstyle="1 1"/>
            </v:rect>
            <v:shapetype id="_x0000_t131" coordsize="21600,21600" o:spt="131" path="ar,,21600,21600,18685,18165,10677,21597l20990,21597r,-3432xe">
              <v:stroke joinstyle="miter"/>
              <v:path o:connecttype="rect" textboxrect="3163,3163,18437,18437"/>
            </v:shapetype>
            <v:shape id="_x0000_s1032" type="#_x0000_t131" style="position:absolute;left:381;top:26098;width:14573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I7MIA&#10;AADbAAAADwAAAGRycy9kb3ducmV2LnhtbESPzWrDMAzH74W9g9Fgt9bpCKVkdcsYFLZDW5ruAUSs&#10;JaaxHGwvzd5+OhR6k9D/46fNbvK9GikmF9jAclGAIm6Cddwa+L7s52tQKSNb7AOTgT9KsNs+zTZY&#10;2XDjM411bpWEcKrQQJfzUGmdmo48pkUYiOX2E6LHLGtstY14k3Df69eiWGmPjqWhw4E+Omqu9a+X&#10;koM7Fwd73ZfHpavLsTzFr3Y05uV5en8DlWnKD/Hd/WkFX+jlFxlAb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cjswgAAANsAAAAPAAAAAAAAAAAAAAAAAJgCAABkcnMvZG93&#10;bnJldi54bWxQSwUGAAAAAAQABAD1AAAAhwMAAAAA&#10;" filled="f" strokecolor="#c00000" strokeweight="1.1pt">
              <v:textbox>
                <w:txbxContent>
                  <w:p w:rsidR="001C2FAA" w:rsidRPr="00101A12" w:rsidRDefault="001C2FAA" w:rsidP="0093243F">
                    <w:pPr>
                      <w:jc w:val="center"/>
                      <w:rPr>
                        <w:rFonts w:ascii="Calibri" w:hAnsi="Calibri"/>
                        <w:b/>
                        <w:bCs/>
                        <w:color w:val="C00000"/>
                        <w:sz w:val="28"/>
                        <w:szCs w:val="28"/>
                      </w:rPr>
                    </w:pPr>
                    <w:r w:rsidRPr="00101A12">
                      <w:rPr>
                        <w:rFonts w:ascii="Calibri" w:hAnsi="Calibri"/>
                        <w:b/>
                        <w:bCs/>
                        <w:color w:val="C00000"/>
                        <w:sz w:val="28"/>
                        <w:szCs w:val="28"/>
                      </w:rPr>
                      <w:t>řídící výbor</w:t>
                    </w:r>
                  </w:p>
                  <w:p w:rsidR="001C2FAA" w:rsidRDefault="001C2FAA" w:rsidP="00F41148"/>
                </w:txbxContent>
              </v:textbox>
            </v:shape>
            <v:rect id="Obdélník 1" o:spid="_x0000_s1033" style="position:absolute;left:56864;top:42989;width:8477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OgMIA&#10;AADaAAAADwAAAGRycy9kb3ducmV2LnhtbERPS2vCQBC+F/oflil4KbppDyJpVhFBWxCkPio9TrNj&#10;Npidjdk1if++KxR6Gj6+52Sz3laipcaXjhW8jBIQxLnTJRcKDvvlcALCB2SNlWNScCMPs+njQ4ap&#10;dh1vqd2FQsQQ9ikqMCHUqZQ+N2TRj1xNHLmTayyGCJtC6ga7GG4r+ZokY2mx5NhgsKaFofy8u1oF&#10;7vnCx5+v5Hu17rv28mk2Y/m+UWrw1M/fQATqw7/4z/2h43y4v3K/cv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ls6AwgAAANoAAAAPAAAAAAAAAAAAAAAAAJgCAABkcnMvZG93&#10;bnJldi54bWxQSwUGAAAAAAQABAD1AAAAhwMAAAAA&#10;" fillcolor="#c0504d" stroked="f" strokeweight="1.1pt">
              <v:textbox>
                <w:txbxContent>
                  <w:p w:rsidR="001C2FAA" w:rsidRPr="00101A12" w:rsidRDefault="001C2FAA" w:rsidP="004472AD">
                    <w:pPr>
                      <w:jc w:val="center"/>
                      <w:rPr>
                        <w:rFonts w:ascii="Calibri" w:hAnsi="Calibri"/>
                        <w:sz w:val="18"/>
                      </w:rPr>
                    </w:pPr>
                    <w:r w:rsidRPr="00101A12">
                      <w:rPr>
                        <w:rFonts w:ascii="Calibri" w:hAnsi="Calibri"/>
                        <w:sz w:val="18"/>
                      </w:rPr>
                      <w:t>projektová kancelář MF</w:t>
                    </w:r>
                  </w:p>
                </w:txbxContent>
              </v:textbox>
            </v:rect>
            <v:shape id="Přímá spojnice se šipkou 2" o:spid="_x0000_s1034" type="#_x0000_t32" style="position:absolute;left:49006;top:18859;width:12096;height:241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0BDMQAAADaAAAADwAAAGRycy9kb3ducmV2LnhtbESPQWvCQBSE74L/YXmCN90YqJXUVURQ&#10;CoJa7aG9PbPPJJh9G7JrjP56Vyj0OMzMN8x03ppSNFS7wrKC0TACQZxaXXCm4Pu4GkxAOI+ssbRM&#10;Cu7kYD7rdqaYaHvjL2oOPhMBwi5BBbn3VSKlS3My6Ia2Ig7e2dYGfZB1JnWNtwA3pYyjaCwNFhwW&#10;cqxomVN6OVyNgk21W9+d/ImXD31qtu+rt91+/KtUv9cuPkB4av1/+K/9qRXE8LoSboC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LQEMxAAAANoAAAAPAAAAAAAAAAAA&#10;AAAAAKECAABkcnMvZG93bnJldi54bWxQSwUGAAAAAAQABAD5AAAAkgMAAAAA&#10;" strokecolor="#4579b8" strokeweight="1.1pt">
              <v:stroke dashstyle="3 1" startarrow="open" endarrow="open"/>
            </v:shape>
            <v:shape id="Přímá spojnice se šipkou 3" o:spid="_x0000_s1035" type="#_x0000_t32" style="position:absolute;left:39719;top:23828;width:21383;height:1916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Gkl8QAAADaAAAADwAAAGRycy9kb3ducmV2LnhtbESPT2vCQBTE74LfYXmCt7pRqUp0lSJY&#10;hEL9e9DbM/tMgtm3IbvG2E/fLRQ8DjPzG2a2aEwhaqpcbllBvxeBIE6szjlVcDys3iYgnEfWWFgm&#10;BU9ysJi3WzOMtX3wjuq9T0WAsItRQeZ9GUvpkowMup4tiYN3tZVBH2SVSl3hI8BNIQdRNJIGcw4L&#10;GZa0zCi57e9GwVe5+Xw6eRosf/Sl/h6v3jfb0Vmpbqf5mILw1PhX+L+91gqG8Hcl3AA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YaSXxAAAANoAAAAPAAAAAAAAAAAA&#10;AAAAAKECAABkcnMvZG93bnJldi54bWxQSwUGAAAAAAQABAD5AAAAkgMAAAAA&#10;" strokecolor="#4579b8" strokeweight="1.1pt">
              <v:stroke dashstyle="3 1" startarrow="open" endarrow="open"/>
            </v:shape>
            <v:shape id="Přímá spojnice se šipkou 4" o:spid="_x0000_s1036" type="#_x0000_t32" style="position:absolute;left:52292;top:43703;width:4572;height:14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g848QAAADaAAAADwAAAGRycy9kb3ducmV2LnhtbESPT2vCQBTE74LfYXmCt7pRrEp0lSJY&#10;hEL9e9DbM/tMgtm3IbvG2E/fLRQ8DjPzG2a2aEwhaqpcbllBvxeBIE6szjlVcDys3iYgnEfWWFgm&#10;BU9ysJi3WzOMtX3wjuq9T0WAsItRQeZ9GUvpkowMup4tiYN3tZVBH2SVSl3hI8BNIQdRNJIGcw4L&#10;GZa0zCi57e9GwVe5+Xw6eRosf/Sl/h6v3jfb0Vmpbqf5mILw1PhX+L+91gqG8Hcl3AA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iDzjxAAAANoAAAAPAAAAAAAAAAAA&#10;AAAAAKECAABkcnMvZG93bnJldi54bWxQSwUGAAAAAAQABAD5AAAAkgMAAAAA&#10;" strokecolor="#4579b8" strokeweight="1.1pt">
              <v:stroke dashstyle="3 1" startarrow="open" endarrow="open"/>
            </v:shape>
            <v:rect id="Obdélník 5" o:spid="_x0000_s1037" style="position:absolute;left:42005;top:13906;width:1400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pdMUA&#10;AADaAAAADwAAAGRycy9kb3ducmV2LnhtbESPQWvCQBSE7wX/w/IEb83GQkSiq5Rai5ceqo3Q2yP7&#10;mg1m36bZNab++q4g9DjMzDfMcj3YRvTU+dqxgmmSgiAuna65UvB52D7OQfiArLFxTAp+ycN6NXpY&#10;Yq7dhT+o34dKRAj7HBWYENpcSl8asugT1xJH79t1FkOUXSV1h5cIt418StOZtFhzXDDY0ouh8rQ/&#10;WwWvb5tT9nOdH9KiMsfzu2z017ZQajIenhcgAg3hP3xv77SCDG5X4g2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s6l0xQAAANoAAAAPAAAAAAAAAAAAAAAAAJgCAABkcnMv&#10;ZG93bnJldi54bWxQSwUGAAAAAAQABAD1AAAAigMAAAAA&#10;" fillcolor="#4f81bd" stroked="f" strokeweight="1.1pt">
              <v:textbox>
                <w:txbxContent>
                  <w:p w:rsidR="001C2FAA" w:rsidRPr="00101A12" w:rsidRDefault="001C2FAA" w:rsidP="000005E5">
                    <w:pPr>
                      <w:jc w:val="center"/>
                      <w:rPr>
                        <w:rFonts w:ascii="Calibri" w:hAnsi="Calibri"/>
                        <w:sz w:val="20"/>
                      </w:rPr>
                    </w:pPr>
                    <w:r w:rsidRPr="00101A12">
                      <w:rPr>
                        <w:rFonts w:ascii="Calibri" w:hAnsi="Calibri"/>
                        <w:sz w:val="20"/>
                      </w:rPr>
                      <w:t>zadavatel / konečný uživatel (věcný útvar)</w:t>
                    </w:r>
                  </w:p>
                </w:txbxContent>
              </v:textbox>
            </v:rect>
            <v:shape id="Přímá spojnice se šipkou 6" o:spid="_x0000_s1038" type="#_x0000_t32" style="position:absolute;left:15709;top:4667;width:3137;height:18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hr/8QAAADaAAAADwAAAGRycy9kb3ducmV2LnhtbESPwWrDMBBE74X8g9hAbrWUHELrWgkh&#10;JCSHQmvHhx4Xa2ubWisjKYn791Wh0OMwM2+YYjvZQdzIh96xhmWmQBA3zvTcaqgvx8cnECEiGxwc&#10;k4ZvCrDdzB4KzI27c0m3KrYiQTjkqKGLccylDE1HFkPmRuLkfTpvMSbpW2k83hPcDnKl1Fpa7Dkt&#10;dDjSvqPmq7paDfb1VNZGHcs6+o+35/JQra7ve60X82n3AiLSFP/Df+2z0bCG3yvpBs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+Gv/xAAAANoAAAAPAAAAAAAAAAAA&#10;AAAAAKECAABkcnMvZG93bnJldi54bWxQSwUGAAAAAAQABAD5AAAAkgMAAAAA&#10;" strokecolor="#4579b8" strokeweight="1.1pt">
              <v:stroke endarrow="open"/>
            </v:shape>
            <v:shape id="Přímá spojnice se šipkou 17" o:spid="_x0000_s1039" type="#_x0000_t32" style="position:absolute;left:15709;top:6477;width:3137;height:200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LHl8EAAADbAAAADwAAAGRycy9kb3ducmV2LnhtbERPTWsCMRC9F/wPYYTealYpVVajyGJp&#10;T5VaL96Gzbgb3UzWJLrrv2+EQm/zeJ+zWPW2ETfywThWMB5lIIhLpw1XCvY/7y8zECEia2wck4I7&#10;BVgtB08LzLXr+Jtuu1iJFMIhRwV1jG0uZShrshhGriVO3NF5izFBX0ntsUvhtpGTLHuTFg2nhhpb&#10;Kmoqz7urVdCZQ3G6TO/28HH5Mr64Svm62Sr1POzXcxCR+vgv/nN/6jR/Co9f0gFy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cseXwQAAANsAAAAPAAAAAAAAAAAAAAAA&#10;AKECAABkcnMvZG93bnJldi54bWxQSwUGAAAAAAQABAD5AAAAjwMAAAAA&#10;" strokecolor="#4579b8" strokeweight="1.1pt">
              <v:stroke dashstyle="3 1" endarrow="open"/>
            </v:shape>
            <v:rect id="_x0000_s1040" style="position:absolute;top:34290;width:52292;height:1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L+MAA&#10;AADbAAAADwAAAGRycy9kb3ducmV2LnhtbERPyWrDMBC9F/oPYgq5NZKdUoIbJSSBQnNq4zj3wZra&#10;JtbIWPKSv68Khd7m8dbZ7GbbipF63zjWkCwVCOLSmYYrDcXl/XkNwgdkg61j0nAnD7vt48MGM+Mm&#10;PtOYh0rEEPYZaqhD6DIpfVmTRb90HXHkvl1vMUTYV9L0OMVw28pUqVdpseHYUGNHx5rKWz5YDfKq&#10;hs90Gr/GU5W0qxdzVoU9aL14mvdvIALN4V/85/4wcX4Cv7/E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TL+MAAAADbAAAADwAAAAAAAAAAAAAAAACYAgAAZHJzL2Rvd25y&#10;ZXYueG1sUEsFBgAAAAAEAAQA9QAAAIUDAAAAAA==&#10;" filled="f" strokecolor="#92d050" strokeweight="1.1pt">
              <v:stroke dashstyle="1 1"/>
            </v:rect>
            <v:shape id="_x0000_s1041" type="#_x0000_t131" style="position:absolute;left:190;top:34956;width:14573;height:74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4WkMMA&#10;AADbAAAADwAAAGRycy9kb3ducmV2LnhtbESPT2sCMRDF7wW/Q5hCbzVbD1K3xkUEaenNP6DHYTNN&#10;VjeTNYnr+u2bQsHbDO/N+72ZV4NrRU8hNp4VvI0LEMS11w0bBfvd+vUdREzIGlvPpOBOEarF6GmO&#10;pfY33lC/TUbkEI4lKrApdaWUsbbkMI59R5y1Hx8cprwGI3XAWw53rZwUxVQ6bDgTLHa0slSft1eX&#10;Ievv0+7yuXEzY+T0YPfHcL17pV6eh+UHiERDepj/r790rj+Bv1/y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4WkMMAAADbAAAADwAAAAAAAAAAAAAAAACYAgAAZHJzL2Rv&#10;d25yZXYueG1sUEsFBgAAAAAEAAQA9QAAAIgDAAAAAA==&#10;" strokecolor="#92d050" strokeweight="1.1pt">
              <v:textbox>
                <w:txbxContent>
                  <w:p w:rsidR="001C2FAA" w:rsidRDefault="001C2FAA" w:rsidP="0093243F">
                    <w:pPr>
                      <w:jc w:val="center"/>
                    </w:pPr>
                    <w:r w:rsidRPr="00101A12">
                      <w:rPr>
                        <w:rFonts w:ascii="Calibri" w:hAnsi="Calibri"/>
                        <w:b/>
                        <w:bCs/>
                        <w:color w:val="92D050"/>
                        <w:sz w:val="28"/>
                        <w:szCs w:val="28"/>
                      </w:rPr>
                      <w:t>projektový tým</w:t>
                    </w:r>
                  </w:p>
                </w:txbxContent>
              </v:textbox>
            </v:shape>
            <v:shape id="Přímá spojnice se šipkou 7" o:spid="_x0000_s1042" type="#_x0000_t32" style="position:absolute;left:11804;top:8477;width:11430;height:6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OZMMAAADaAAAADwAAAGRycy9kb3ducmV2LnhtbESPQWvCQBSE74X+h+UJ3upGD22NrkFC&#10;pR4KbWIOHh/ZZxLMvg27q6b/vlsQPA4z8w2zzkbTiys531lWMJ8lIIhrqztuFFSH3cs7CB+QNfaW&#10;ScEvecg2z09rTLW9cUHXMjQiQtinqKANYUil9HVLBv3MDsTRO1lnMETpGqkd3iLc9HKRJK/SYMdx&#10;ocWB8pbqc3kxCszXZ1HpZFdUwR2/l8VHubj85EpNJ+N2BSLQGB7he3uvFbzB/5V4A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0zmTDAAAA2gAAAA8AAAAAAAAAAAAA&#10;AAAAoQIAAGRycy9kb3ducmV2LnhtbFBLBQYAAAAABAAEAPkAAACRAwAAAAA=&#10;" strokecolor="#4579b8" strokeweight="1.1pt">
              <v:stroke endarrow="open"/>
            </v:shape>
            <w10:wrap type="topAndBottom"/>
          </v:group>
        </w:pict>
      </w:r>
      <w:r>
        <w:rPr>
          <w:noProof/>
        </w:rPr>
        <w:pict>
          <v:line id="Přímá spojnice 18" o:spid="_x0000_s1043" style="position:absolute;left:0;text-align:left;z-index:251634176;visibility:visible" from="187.9pt,269.85pt" to="187.9pt,3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" strokecolor="#365f91" strokeweight="2pt">
            <w10:wrap type="topAndBottom"/>
          </v:line>
        </w:pict>
      </w:r>
    </w:p>
    <w:p w:rsidR="001C2FAA" w:rsidRDefault="001C2FAA">
      <w:pPr>
        <w:rPr>
          <w:sz w:val="24"/>
          <w:szCs w:val="24"/>
        </w:rPr>
      </w:pPr>
      <w:r>
        <w:rPr>
          <w:noProof/>
        </w:rPr>
        <w:pict>
          <v:line id="Přímá spojnice 28" o:spid="_x0000_s1044" style="position:absolute;left:0;text-align:left;z-index:251681280;visibility:visible" from="196.15pt,261.6pt" to="196.15pt,3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" strokecolor="#365f91" strokeweight="2.25pt">
            <w10:wrap type="topAndBottom"/>
          </v:line>
        </w:pict>
      </w:r>
    </w:p>
    <w:p w:rsidR="001C2FAA" w:rsidRDefault="001C2FAA">
      <w:pPr>
        <w:rPr>
          <w:sz w:val="24"/>
          <w:szCs w:val="24"/>
        </w:rPr>
      </w:pPr>
      <w:r>
        <w:rPr>
          <w:sz w:val="24"/>
          <w:szCs w:val="24"/>
        </w:rPr>
        <w:t>Legenda:</w:t>
      </w:r>
    </w:p>
    <w:tbl>
      <w:tblPr>
        <w:tblW w:w="0" w:type="auto"/>
        <w:tblLook w:val="00A0"/>
      </w:tblPr>
      <w:tblGrid>
        <w:gridCol w:w="2235"/>
        <w:gridCol w:w="6520"/>
      </w:tblGrid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group id="Skupina 1144" o:spid="_x0000_s1045" style="position:absolute;left:0;text-align:left;margin-left:25.9pt;margin-top:7.75pt;width:73.5pt;height:69.75pt;z-index:251635200" coordsize="9334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">
                  <v:shape id="Přímá spojnice se šipkou 22" o:spid="_x0000_s1046" type="#_x0000_t32" style="position:absolute;width:9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WPMMIAAADbAAAADwAAAGRycy9kb3ducmV2LnhtbESPQYvCMBSE7wv+h/AEL4sm9rBINYoI&#10;dXvZw1Z/wKN5ttXmpTSpdv+9WRA8DjPzDbPZjbYVd+p941jDcqFAEJfONFxpOJ+y+QqED8gGW8ek&#10;4Y887LaTjw2mxj34l+5FqESEsE9RQx1Cl0rpy5os+oXriKN3cb3FEGVfSdPjI8JtKxOlvqTFhuNC&#10;jR0daipvxWA1HLNc8TXxt0HlR5d9Fz+fw9VoPZuO+zWIQGN4h1/t3GhIEvj/En+A3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WPMMIAAADbAAAADwAAAAAAAAAAAAAA&#10;AAChAgAAZHJzL2Rvd25yZXYueG1sUEsFBgAAAAAEAAQA+QAAAJADAAAAAA==&#10;" strokecolor="#4579b8" strokeweight="2.25pt">
                    <v:stroke dashstyle="3 1" startarrow="open" endarrow="open"/>
                  </v:shape>
                  <v:shape id="Přímá spojnice se šipkou 24" o:spid="_x0000_s1047" type="#_x0000_t32" style="position:absolute;left:476;top:2476;width:88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XjVsUAAADbAAAADwAAAGRycy9kb3ducmV2LnhtbESPQWsCMRSE7wX/Q3hCL1Kz2lrK1igi&#10;tPVQxG578PjYvN0sTV6WTbqu/94IQo/DzHzDLNeDs6KnLjSeFcymGQji0uuGawU/328PLyBCRNZo&#10;PZOCMwVYr0Z3S8y1P/EX9UWsRYJwyFGBibHNpQylIYdh6lvi5FW+cxiT7GqpOzwluLNynmXP0mHD&#10;acFgS1tD5W/x5xS8y2O13xydPZQfk8cFmr6wn5VS9+Nh8woi0hD/w7f2TiuYP8H1S/oBcnU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XjVsUAAADbAAAADwAAAAAAAAAA&#10;AAAAAAChAgAAZHJzL2Rvd25yZXYueG1sUEsFBgAAAAAEAAQA+QAAAJMDAAAAAA==&#10;" strokecolor="#4579b8" strokeweight="2.25pt"/>
                  <v:rect id="Obdélník 30" o:spid="_x0000_s1048" style="position:absolute;top:3333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n78MA&#10;AADbAAAADwAAAGRycy9kb3ducmV2LnhtbERPXWvCMBR9F/YfwhV8EU3nZEhnlDkQZCDM6ubrXXNt&#10;i81NSWJb9+uXh8EeD+d7ue5NLVpyvrKs4HGagCDOra64UHA6bicLED4ga6wtk4I7eVivHgZLTLXt&#10;+EBtFgoRQ9inqKAMoUml9HlJBv3UNsSRu1hnMEToCqkddjHc1HKWJM/SYMWxocSG3krKr9nNKPho&#10;u3672WdX9z7/Hm++znT+/BkrNRr2ry8gAvXhX/zn3mkFT3F9/BJ/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wn78MAAADbAAAADwAAAAAAAAAAAAAAAACYAgAAZHJzL2Rv&#10;d25yZXYueG1sUEsFBgAAAAAEAAQA9QAAAIgDAAAAAA==&#10;" fillcolor="#365f91" stroked="f" strokeweight="2pt"/>
                  <v:rect id="Obdélník 31" o:spid="_x0000_s1049" style="position:absolute;top:6381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qQeMEA&#10;AADbAAAADwAAAGRycy9kb3ducmV2LnhtbESPUWvCMBSF3wf7D+EOfJupTmR0RpHJpm9i3Q+4NNem&#10;W3NTmqxN/70RBB8P55zvcFabaBvRU+drxwpm0wwEcel0zZWCn/PX6zsIH5A1No5JwUgeNuvnpxXm&#10;2g18or4IlUgQ9jkqMCG0uZS+NGTRT11LnLyL6yyGJLtK6g6HBLeNnGfZUlqsOS0YbOnTUPlX/FsF&#10;39HF3fG3DyYuHBfjXm7pcFFq8hK3HyACxfAI39sHreBtBrcv6QfI9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akHjBAAAA2wAAAA8AAAAAAAAAAAAAAAAAmAIAAGRycy9kb3du&#10;cmV2LnhtbFBLBQYAAAAABAAEAPUAAACGAwAAAAA=&#10;" fillcolor="#95b3d7" stroked="f" strokeweight="2pt"/>
                </v:group>
              </w:pict>
            </w: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komunikace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řídící vazby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Default="001C2FAA">
            <w:pPr>
              <w:rPr>
                <w:noProof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povinné role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role zřizované dle potřeby (ad hoc)</w:t>
            </w:r>
          </w:p>
        </w:tc>
      </w:tr>
    </w:tbl>
    <w:p w:rsidR="001C2FAA" w:rsidRDefault="001C2FAA">
      <w:pPr>
        <w:rPr>
          <w:sz w:val="24"/>
          <w:szCs w:val="24"/>
        </w:rPr>
      </w:pPr>
    </w:p>
    <w:p w:rsidR="001C2FAA" w:rsidRPr="002050ED" w:rsidRDefault="001C2FAA" w:rsidP="00DB5C28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b/>
          <w:sz w:val="28"/>
          <w:szCs w:val="28"/>
        </w:rPr>
        <w:t>P</w:t>
      </w:r>
      <w:r w:rsidRPr="002050ED">
        <w:rPr>
          <w:b/>
          <w:sz w:val="28"/>
          <w:szCs w:val="28"/>
        </w:rPr>
        <w:t xml:space="preserve">rojekty realizované MF v resortu MF </w:t>
      </w:r>
    </w:p>
    <w:p w:rsidR="001C2FAA" w:rsidRDefault="001C2FAA">
      <w:pPr>
        <w:rPr>
          <w:sz w:val="24"/>
          <w:szCs w:val="24"/>
        </w:rPr>
      </w:pPr>
    </w:p>
    <w:p w:rsidR="001C2FAA" w:rsidRDefault="001C2FAA">
      <w:pPr>
        <w:rPr>
          <w:sz w:val="24"/>
          <w:szCs w:val="24"/>
        </w:rPr>
      </w:pPr>
      <w:r>
        <w:rPr>
          <w:noProof/>
        </w:rPr>
        <w:pict>
          <v:group id="Skupina 27" o:spid="_x0000_s1050" style="position:absolute;left:0;text-align:left;margin-left:-15.35pt;margin-top:18.6pt;width:510pt;height:459.75pt;z-index:251663872" coordsize="64770,58388" o:gfxdata="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">
            <v:shape id="Diagram 1121" o:spid="_x0000_s1051" type="#_x0000_t75" style="position:absolute;left:4450;top:14264;width:48890;height:441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r0gz&#10;ScUAAADdAAAADwAAAGRycy9kb3ducmV2LnhtbERPS2sCMRC+C/6HMEJvNbuiRVajtAVBeihUa4u3&#10;YTP7qJvJmqTr2l/fFAre5uN7znLdm0Z05HxtWUE6TkAQ51bXXCp432/u5yB8QNbYWCYFV/KwXg0H&#10;S8y0vfAbdbtQihjCPkMFVQhtJqXPKzLox7YljlxhncEQoSuldniJ4aaRkyR5kAZrjg0VtvRcUX7a&#10;fRsF+5euP/x8aFcen2afr+mpOE+/CqXuRv3jAkSgPtzE/+6tjvPTSQp/38QT5OoX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r0gzScUAAADdAAAADwAAAAAAAAAAAAAAAACbAgAAZHJz&#10;L2Rvd25yZXYueG1sUEsFBgAAAAAEAAQA8wAAAI0DAAAAAA==&#10;">
              <v:imagedata r:id="rId9" o:title=""/>
              <o:lock v:ext="edit" aspectratio="f"/>
            </v:shape>
            <v:shape id="Diagram 1122" o:spid="_x0000_s1052" type="#_x0000_t75" style="position:absolute;left:4145;top:-121;width:25481;height:114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">
              <v:imagedata r:id="rId10" o:title=""/>
              <o:lock v:ext="edit" aspectratio="f"/>
            </v:shape>
            <v:shape id="Přímá spojnice se šipkou 1123" o:spid="_x0000_s1053" type="#_x0000_t32" style="position:absolute;left:9620;top:8572;width:13621;height:96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Tq8MAAADdAAAADwAAAGRycy9kb3ducmV2LnhtbERP32vCMBB+H/g/hBP2pknrkNEZpYiy&#10;vU5F2NutuTWdzaU2Ubv/fhkIe7uP7+ctVoNrxZX60HjWkE0VCOLKm4ZrDYf9dvIMIkRkg61n0vBD&#10;AVbL0cMCC+Nv/E7XXaxFCuFQoAYbY1dIGSpLDsPUd8SJ+/K9w5hgX0vT4y2Fu1bmSs2lw4ZTg8WO&#10;1paq0+7iNNTltz3ml/Ms+yg/n9qT37ySUlo/jofyBUSkIf6L7+43k+Zn+Qz+vkkn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Vk6vDAAAA3QAAAA8AAAAAAAAAAAAA&#10;AAAAoQIAAGRycy9kb3ducmV2LnhtbFBLBQYAAAAABAAEAPkAAACRAwAAAAA=&#10;" strokecolor="#4579b8" strokeweight="1.1pt">
              <v:stroke dashstyle="3 1" startarrow="open"/>
            </v:shape>
            <v:rect id="_x0000_s1054" style="position:absolute;left:14954;top:13906;width:24765;height:19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grHsEA&#10;AADdAAAADwAAAGRycy9kb3ducmV2LnhtbERPS2vCQBC+F/wPyxS81UlykBpdxQoFbz7xPGanSWh2&#10;NmS3Gv31XUHwNh/fc2aL3jbqwp2vnWhIRwkolsKZWkoNx8P3xycoH0gMNU5Yw409LOaDtxnlxl1l&#10;x5d9KFUMEZ+ThiqENkf0RcWW/Mi1LJH7cZ2lEGFXounoGsNtg1mSjNFSLbGhopZXFRe/+z+r4VBu&#10;klOKuL4tcSdfk212Tu8nrYfv/XIKKnAfXuKne23i/DQbw+ObeAL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4Kx7BAAAA3QAAAA8AAAAAAAAAAAAAAAAAmAIAAGRycy9kb3du&#10;cmV2LnhtbFBLBQYAAAAABAAEAPUAAACGAwAAAAA=&#10;" filled="f" strokecolor="#c00000" strokeweight="1.1pt">
              <v:stroke dashstyle="1 1"/>
            </v:rect>
            <v:shape id="_x0000_s1055" type="#_x0000_t131" style="position:absolute;left:381;top:26098;width:14573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SgMMUA&#10;AADdAAAADwAAAGRycy9kb3ducmV2LnhtbESP0WrCQBBF34X+wzKFvukmElRSVymC0D6oGPsBQ3aa&#10;LGZnw+4a07/vFgTfZrh37rmz3o62EwP5YBwryGcZCOLaacONgu/LfroCESKyxs4xKfilANvNy2SN&#10;pXZ3PtNQxUakEA4lKmhj7EspQ92SxTBzPXHSfpy3GNPqG6k93lO47eQ8yxbSouFEaLGnXUv1tbrZ&#10;BDmYc3bQ131xzE1VDMXJfzWDUm+v48c7iEhjfJof15861c/nS/j/Jo0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KAwxQAAAN0AAAAPAAAAAAAAAAAAAAAAAJgCAABkcnMv&#10;ZG93bnJldi54bWxQSwUGAAAAAAQABAD1AAAAigMAAAAA&#10;" filled="f" strokecolor="#c00000" strokeweight="1.1pt">
              <v:textbox>
                <w:txbxContent>
                  <w:p w:rsidR="001C2FAA" w:rsidRPr="00101A12" w:rsidRDefault="001C2FAA" w:rsidP="00BF69BF">
                    <w:pPr>
                      <w:jc w:val="center"/>
                      <w:rPr>
                        <w:rFonts w:ascii="Calibri" w:hAnsi="Calibri"/>
                        <w:b/>
                        <w:bCs/>
                        <w:color w:val="C00000"/>
                        <w:sz w:val="28"/>
                        <w:szCs w:val="28"/>
                      </w:rPr>
                    </w:pPr>
                    <w:r w:rsidRPr="00101A12">
                      <w:rPr>
                        <w:rFonts w:ascii="Calibri" w:hAnsi="Calibri"/>
                        <w:b/>
                        <w:bCs/>
                        <w:color w:val="C00000"/>
                        <w:sz w:val="28"/>
                        <w:szCs w:val="28"/>
                      </w:rPr>
                      <w:t>řídící výbor</w:t>
                    </w:r>
                  </w:p>
                  <w:p w:rsidR="001C2FAA" w:rsidRDefault="001C2FAA" w:rsidP="00BF69BF"/>
                </w:txbxContent>
              </v:textbox>
            </v:shape>
            <v:rect id="Obdélník 1128" o:spid="_x0000_s1056" style="position:absolute;left:56292;top:42195;width:8478;height:4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AGosgA&#10;AADdAAAADwAAAGRycy9kb3ducmV2LnhtbESPQWvCQBCF74X+h2UKXopu9CAlukoptBUKUm0rHsfs&#10;mA3NzsbsNkn/vXMo9DbDe/PeN8v14GvVURurwAamkwwUcRFsxaWBz4/n8QOomJAt1oHJwC9FWK9u&#10;b5aY29Dzjrp9KpWEcMzRgEupybWOhSOPcRIaYtHOofWYZG1LbVvsJdzXepZlc+2xYmlw2NCTo+J7&#10;/+MNhPsLH05f2fHlbei7y7vbzvXr1pjR3fC4AJVoSP/mv+uNFfzpTHDlGxlBr6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YAaiyAAAAN0AAAAPAAAAAAAAAAAAAAAAAJgCAABk&#10;cnMvZG93bnJldi54bWxQSwUGAAAAAAQABAD1AAAAjQMAAAAA&#10;" fillcolor="#c0504d" stroked="f" strokeweight="1.1pt">
              <v:textbox>
                <w:txbxContent>
                  <w:p w:rsidR="001C2FAA" w:rsidRPr="00101A12" w:rsidRDefault="001C2FAA" w:rsidP="00BF69BF">
                    <w:pPr>
                      <w:jc w:val="center"/>
                      <w:rPr>
                        <w:rFonts w:ascii="Calibri" w:hAnsi="Calibri"/>
                        <w:sz w:val="18"/>
                      </w:rPr>
                    </w:pPr>
                    <w:r w:rsidRPr="00101A12">
                      <w:rPr>
                        <w:rFonts w:ascii="Calibri" w:hAnsi="Calibri"/>
                        <w:sz w:val="18"/>
                      </w:rPr>
                      <w:t>projektová kancelář MF</w:t>
                    </w:r>
                  </w:p>
                </w:txbxContent>
              </v:textbox>
            </v:rect>
            <v:shape id="Přímá spojnice se šipkou 1129" o:spid="_x0000_s1057" type="#_x0000_t32" style="position:absolute;left:43243;top:8572;width:17288;height:3362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8lF8QAAADdAAAADwAAAGRycy9kb3ducmV2LnhtbERPS2vCQBC+F/oflil4040BraauUgSL&#10;IPg+6G2anSah2dmQXWP017sFobf5+J4zmbWmFA3VrrCsoN+LQBCnVhecKTgeFt0RCOeRNZaWScGN&#10;HMymry8TTLS98o6avc9ECGGXoILc+yqR0qU5GXQ9WxEH7sfWBn2AdSZ1jdcQbkoZR9FQGiw4NORY&#10;0Tyn9Hd/MQpW1ebr5uQpnt/1d7N+Xww22+FZqc5b+/kBwlPr/8VP91KH+f14DH/fhBP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7yUXxAAAAN0AAAAPAAAAAAAAAAAA&#10;AAAAAKECAABkcnMvZG93bnJldi54bWxQSwUGAAAAAAQABAD5AAAAkgMAAAAA&#10;" strokecolor="#4579b8" strokeweight="1.1pt">
              <v:stroke dashstyle="3 1" startarrow="open" endarrow="open"/>
            </v:shape>
            <v:shape id="Přímá spojnice se šipkou 1130" o:spid="_x0000_s1058" type="#_x0000_t32" style="position:absolute;left:39719;top:23717;width:20812;height:184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waV8gAAADdAAAADwAAAGRycy9kb3ducmV2LnhtbESPT2vCQBDF74LfYRmht7pRqZbUVYqg&#10;CEL90x7a2zQ7TUKzsyG7jdFP7xwK3mZ4b977zXzZuUq11ITSs4HRMAFFnHlbcm7g4339+AwqRGSL&#10;lWcycKEAy0W/N8fU+jMfqT3FXEkIhxQNFDHWqdYhK8hhGPqaWLQf3ziMsja5tg2eJdxVepwkU+2w&#10;ZGkosKZVQdnv6c8Z2NX7zSXoz/Hqar/bt9n6aX+YfhnzMOheX0BF6uLd/H+9tYI/mgi/fCMj6MU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wwaV8gAAADdAAAADwAAAAAA&#10;AAAAAAAAAAChAgAAZHJzL2Rvd25yZXYueG1sUEsFBgAAAAAEAAQA+QAAAJYDAAAAAA==&#10;" strokecolor="#4579b8" strokeweight="1.1pt">
              <v:stroke dashstyle="3 1" startarrow="open" endarrow="open"/>
            </v:shape>
            <v:shape id="Přímá spojnice se šipkou 1131" o:spid="_x0000_s1059" type="#_x0000_t32" style="position:absolute;left:51720;top:43608;width:4572;height:7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C/zMUAAADdAAAADwAAAGRycy9kb3ducmV2LnhtbERPyWrDMBC9F/oPYgq9JbJdsuBGMSWQ&#10;UghkPyS3qTW1Ta2RsVTHyddXhUBv83jrzLLe1KKj1lWWFcTDCARxbnXFhYLjYTmYgnAeWWNtmRRc&#10;yUE2f3yYYarthXfU7X0hQgi7FBWU3jeplC4vyaAb2oY4cF+2NegDbAupW7yEcFPLJIrG0mDFoaHE&#10;hhYl5d/7H6Ng1Wzer06eksVNf3bryXK02Y7PSj0/9W+vIDz1/l98d3/oMD9+ieHvm3CC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C/zMUAAADdAAAADwAAAAAAAAAA&#10;AAAAAAChAgAAZHJzL2Rvd25yZXYueG1sUEsFBgAAAAAEAAQA+QAAAJMDAAAAAA==&#10;" strokecolor="#4579b8" strokeweight="1.1pt">
              <v:stroke dashstyle="3 1" startarrow="open" endarrow="open"/>
            </v:shape>
            <v:shape id="Přímá spojnice se šipkou 1133" o:spid="_x0000_s1060" type="#_x0000_t32" style="position:absolute;left:16764;top:5810;width:2952;height:19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HwoMMAAADdAAAADwAAAGRycy9kb3ducmV2LnhtbERPTYvCMBC9L/gfwgje1lSFZa1GEVH0&#10;sLDb2oPHoRnbYjMpSdT6783Cwt7m8T5nue5NK+7kfGNZwWScgCAurW64UlCc9u+fIHxA1thaJgVP&#10;8rBeDd6WmGr74IzueahEDGGfooI6hC6V0pc1GfRj2xFH7mKdwRChq6R2+IjhppXTJPmQBhuODTV2&#10;tK2pvOY3o8B8HbJCJ/usCO78Pc92+fT2s1VqNOw3CxCB+vAv/nMfdZw/mc3g95t4gl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R8KDDAAAA3QAAAA8AAAAAAAAAAAAA&#10;AAAAoQIAAGRycy9kb3ducmV2LnhtbFBLBQYAAAAABAAEAPkAAACRAwAAAAA=&#10;" strokecolor="#4579b8" strokeweight="1.1pt">
              <v:stroke endarrow="open"/>
            </v:shape>
            <v:shape id="Přímá spojnice se šipkou 1134" o:spid="_x0000_s1061" type="#_x0000_t32" style="position:absolute;left:16859;top:7715;width:2857;height:171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QueMQAAADdAAAADwAAAGRycy9kb3ducmV2LnhtbERPTWsCMRC9C/6HMEJvmrWVWrZGkaWl&#10;nlq0vXgbNtPd1M1kTaK7/ntTELzN433OYtXbRpzJB+NYwXSSgSAunTZcKfj5fh+/gAgRWWPjmBRc&#10;KMBqORwsMNeu4y2dd7ESKYRDjgrqGNtcylDWZDFMXEucuF/nLcYEfSW1xy6F20Y+ZtmztGg4NdTY&#10;UlFTedidrILO7Iu/4/xi9x/HT+OLk5Szty+lHkb9+hVEpD7exTf3Rqf506cZ/H+TTp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pC54xAAAAN0AAAAPAAAAAAAAAAAA&#10;AAAAAKECAABkcnMvZG93bnJldi54bWxQSwUGAAAAAAQABAD5AAAAkgMAAAAA&#10;" strokecolor="#4579b8" strokeweight="1.1pt">
              <v:stroke dashstyle="3 1" endarrow="open"/>
            </v:shape>
            <v:rect id="Obdélník 1140" o:spid="_x0000_s1062" style="position:absolute;left:33718;top:2095;width:19050;height:6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macQA&#10;AADdAAAADwAAAGRycy9kb3ducmV2LnhtbESPQWvCQBCF70L/wzIFL1I3kaKSZiOtIHjVas/T7JgN&#10;zc6G7Fbjv3cOhd5meG/e+6bcjL5TVxpiG9hAPs9AEdfBttwYOH3uXtagYkK22AUmA3eKsKmeJiUW&#10;Ntz4QNdjapSEcCzQgEupL7SOtSOPcR56YtEuYfCYZB0abQe8Sbjv9CLLltpjy9LgsKeto/rn+OsN&#10;rMYdLrPvfNGtzvfZZf31wdvGGTN9Ht/fQCUa07/573pvBT9/FX75RkbQ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mZmnEAAAA3QAAAA8AAAAAAAAAAAAAAAAAmAIAAGRycy9k&#10;b3ducmV2LnhtbFBLBQYAAAAABAAEAPUAAACJAwAAAAA=&#10;" fillcolor="#4f81bd" strokeweight="1.1pt">
              <v:textbox>
                <w:txbxContent>
                  <w:p w:rsidR="001C2FAA" w:rsidRPr="00101A12" w:rsidRDefault="001C2FAA" w:rsidP="00E95DC7">
                    <w:pPr>
                      <w:jc w:val="center"/>
                      <w:rPr>
                        <w:rFonts w:ascii="Calibri" w:hAnsi="Calibri"/>
                        <w:sz w:val="20"/>
                      </w:rPr>
                    </w:pPr>
                    <w:r w:rsidRPr="00101A12">
                      <w:rPr>
                        <w:rFonts w:ascii="Calibri" w:hAnsi="Calibri"/>
                        <w:sz w:val="20"/>
                      </w:rPr>
                      <w:t xml:space="preserve">generální ředitel </w:t>
                    </w:r>
                  </w:p>
                  <w:p w:rsidR="001C2FAA" w:rsidRPr="00101A12" w:rsidRDefault="001C2FAA" w:rsidP="00E95DC7">
                    <w:pPr>
                      <w:jc w:val="center"/>
                      <w:rPr>
                        <w:rFonts w:ascii="Calibri" w:hAnsi="Calibri"/>
                        <w:sz w:val="20"/>
                      </w:rPr>
                    </w:pPr>
                    <w:r w:rsidRPr="00101A12">
                      <w:rPr>
                        <w:rFonts w:ascii="Calibri" w:hAnsi="Calibri"/>
                        <w:sz w:val="20"/>
                      </w:rPr>
                      <w:t>GFŘ, GŘC, SPCSS, ÚZSVM</w:t>
                    </w:r>
                  </w:p>
                  <w:p w:rsidR="001C2FAA" w:rsidRPr="00101A12" w:rsidRDefault="001C2FAA" w:rsidP="00E95DC7">
                    <w:pPr>
                      <w:jc w:val="center"/>
                      <w:rPr>
                        <w:rFonts w:ascii="Calibri" w:hAnsi="Calibri"/>
                        <w:sz w:val="20"/>
                      </w:rPr>
                    </w:pPr>
                    <w:r w:rsidRPr="00101A12">
                      <w:rPr>
                        <w:rFonts w:ascii="Calibri" w:hAnsi="Calibri"/>
                        <w:sz w:val="20"/>
                      </w:rPr>
                      <w:t>(zadavatel / konečný uživatel)</w:t>
                    </w:r>
                  </w:p>
                  <w:p w:rsidR="001C2FAA" w:rsidRPr="00101A12" w:rsidRDefault="001C2FAA" w:rsidP="00E95DC7">
                    <w:pPr>
                      <w:jc w:val="center"/>
                      <w:rPr>
                        <w:rFonts w:ascii="Calibri" w:hAnsi="Calibri"/>
                        <w:sz w:val="20"/>
                      </w:rPr>
                    </w:pPr>
                  </w:p>
                </w:txbxContent>
              </v:textbox>
            </v:rect>
            <v:shape id="Přímá spojnice se šipkou 1141" o:spid="_x0000_s1063" type="#_x0000_t32" style="position:absolute;left:32194;top:8572;width:10478;height:752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MdOMEAAADdAAAADwAAAGRycy9kb3ducmV2LnhtbERPS4vCMBC+C/6HMAt706QiItUoy4Lg&#10;QfEJXodmbMs2k5pE7f57s7DgbT6+58yXnW3Eg3yoHWvIhgoEceFMzaWG82k1mIIIEdlg45g0/FKA&#10;5aLfm2Nu3JMP9DjGUqQQDjlqqGJscylDUZHFMHQtceKuzluMCfpSGo/PFG4bOVJqIi3WnBoqbOm7&#10;ouLneLcaLlvjt2p6WZf75rba2fF5ZDdK68+P7msGIlIX3+J/99qk+dk4g79v0gl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Ax04wQAAAN0AAAAPAAAAAAAAAAAAAAAA&#10;AKECAABkcnMvZG93bnJldi54bWxQSwUGAAAAAAQABAD5AAAAjwMAAAAA&#10;" strokecolor="#4579b8" strokeweight="1.1pt">
              <v:stroke dashstyle="3 1" startarrow="open" endarrow="open"/>
            </v:shape>
            <v:shape id="Přímá spojnice se šipkou 1142" o:spid="_x0000_s1064" type="#_x0000_t32" style="position:absolute;left:13335;top:3619;width:203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bTkMMAAADdAAAADwAAAGRycy9kb3ducmV2LnhtbERP32vCMBB+F/wfwgm+adJOZHRGKaLM&#10;17kx2NutuTWdzaU2Ubv/fhkMfLuP7+etNoNrxZX60HjWkM0VCOLKm4ZrDW+v+9kjiBCRDbaeScMP&#10;Bdisx6MVFsbf+IWux1iLFMKhQA02xq6QMlSWHIa574gT9+V7hzHBvpamx1sKd63MlVpKhw2nBosd&#10;bS1Vp+PFaajLb/ueX84P2Uf5uWhPfvdMSmk9nQzlE4hIQ7yL/90Hk+Znixz+vkkn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G05DDAAAA3QAAAA8AAAAAAAAAAAAA&#10;AAAAoQIAAGRycy9kb3ducmV2LnhtbFBLBQYAAAAABAAEAPkAAACRAwAAAAA=&#10;" strokecolor="#4579b8" strokeweight="1.1pt">
              <v:stroke dashstyle="3 1" startarrow="open"/>
            </v:shape>
            <v:rect id="_x0000_s1065" style="position:absolute;top:34290;width:51720;height:18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U58AA&#10;AADdAAAADwAAAGRycy9kb3ducmV2LnhtbERPS4vCMBC+C/sfwizsTZOqyFKNosLCevK596EZ22Iz&#10;KU1su//eCIK3+fies1j1thItNb50rCEZKRDEmTMl5xou55/hNwgfkA1WjknDP3lYLT8GC0yN6/hI&#10;7SnkIoawT1FDEUKdSumzgiz6kauJI3d1jcUQYZNL02AXw20lx0rNpMWSY0OBNW0Lym6nu9Ug/9R9&#10;P+7aQ7vLk2oyNUd1sRutvz779RxEoD68xS/3r4nzk8kMnt/E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vU58AAAADdAAAADwAAAAAAAAAAAAAAAACYAgAAZHJzL2Rvd25y&#10;ZXYueG1sUEsFBgAAAAAEAAQA9QAAAIUDAAAAAA==&#10;" filled="f" strokecolor="#92d050" strokeweight="1.1pt">
              <v:stroke dashstyle="1 1"/>
            </v:rect>
            <v:shape id="_x0000_s1066" type="#_x0000_t131" style="position:absolute;left:381;top:35337;width:14573;height:74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n7ZsUA&#10;AADdAAAADwAAAGRycy9kb3ducmV2LnhtbESPT2sCMRDF74LfIUyhN83agrZbo4ggFW/+gfY4bKbJ&#10;tpvJmkRdv70RhN5meG/e78103rlGnCnE2rOC0bAAQVx5XbNRcNivBm8gYkLW2HgmBVeKMJ/1e1Ms&#10;tb/wls67ZEQO4ViiAptSW0oZK0sO49C3xFn78cFhymswUge85HDXyJeiGEuHNWeCxZaWlqq/3cll&#10;yGrzuz9+bt27MXL8ZQ/f4XT1Sj0/dYsPEIm69G9+XK91rj96ncD9mzyC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mftmxQAAAN0AAAAPAAAAAAAAAAAAAAAAAJgCAABkcnMv&#10;ZG93bnJldi54bWxQSwUGAAAAAAQABAD1AAAAigMAAAAA&#10;" strokecolor="#92d050" strokeweight="1.1pt">
              <v:textbox>
                <w:txbxContent>
                  <w:p w:rsidR="001C2FAA" w:rsidRDefault="001C2FAA" w:rsidP="00817213">
                    <w:pPr>
                      <w:jc w:val="center"/>
                    </w:pPr>
                    <w:r w:rsidRPr="00101A12">
                      <w:rPr>
                        <w:rFonts w:ascii="Calibri" w:hAnsi="Calibri"/>
                        <w:b/>
                        <w:bCs/>
                        <w:color w:val="92D050"/>
                        <w:sz w:val="28"/>
                        <w:szCs w:val="28"/>
                      </w:rPr>
                      <w:t>projektový tým</w:t>
                    </w:r>
                  </w:p>
                </w:txbxContent>
              </v:textbox>
            </v:shape>
            <v:shape id="Přímá spojnice se šipkou 9" o:spid="_x0000_s1067" type="#_x0000_t32" style="position:absolute;left:11811;top:8572;width:11430;height:78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f/jcIAAADaAAAADwAAAGRycy9kb3ducmV2LnhtbESPQYvCMBSE78L+h/AW9qbpehCtRllk&#10;ZT0I2tqDx0fzbIvNS0midv+9EQSPw8x8wyxWvWnFjZxvLCv4HiUgiEurG64UFMfNcArCB2SNrWVS&#10;8E8eVsuPwQJTbe+c0S0PlYgQ9ikqqEPoUil9WZNBP7IdcfTO1hkMUbpKaof3CDetHCfJRBpsOC7U&#10;2NG6pvKSX40Cs/vLCp1ssiK4036W/ebj62Gt1Ndn/zMHEagP7/CrvdUKZvC8Em+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f/jcIAAADaAAAADwAAAAAAAAAAAAAA&#10;AAChAgAAZHJzL2Rvd25yZXYueG1sUEsFBgAAAAAEAAQA+QAAAJADAAAAAA==&#10;" strokecolor="#4579b8" strokeweight="1.1pt">
              <v:stroke endarrow="open"/>
            </v:shape>
            <v:shape id="Přímá spojnice se šipkou 23" o:spid="_x0000_s1068" type="#_x0000_t32" style="position:absolute;left:13335;top:2762;width:203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1aw8QAAADbAAAADwAAAGRycy9kb3ducmV2LnhtbESPQWvCQBSE74L/YXmF3nTTCEWjqxRR&#10;7KGgiTl4fGSfSWj2bdhdNf33XaHQ4zAz3zCrzWA6cSfnW8sK3qYJCOLK6pZrBeV5P5mD8AFZY2eZ&#10;FPyQh816PFphpu2Dc7oXoRYRwj5DBU0IfSalrxoy6Ke2J47e1TqDIUpXS+3wEeGmk2mSvEuDLceF&#10;BnvaNlR9FzejwHwd8lIn+7wM7nJc5LsivZ22Sr2+DB9LEIGG8B/+a39qBekMnl/i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bVrDxAAAANsAAAAPAAAAAAAAAAAA&#10;AAAAAKECAABkcnMvZG93bnJldi54bWxQSwUGAAAAAAQABAD5AAAAkgMAAAAA&#10;" strokecolor="#4579b8" strokeweight="1.1pt">
              <v:stroke endarrow="open"/>
            </v:shape>
            <w10:wrap type="topAndBottom"/>
          </v:group>
        </w:pict>
      </w:r>
    </w:p>
    <w:p w:rsidR="001C2FAA" w:rsidRDefault="001C2FAA" w:rsidP="00817213">
      <w:pPr>
        <w:rPr>
          <w:sz w:val="24"/>
          <w:szCs w:val="24"/>
        </w:rPr>
      </w:pPr>
      <w:r>
        <w:rPr>
          <w:noProof/>
        </w:rPr>
        <w:pict>
          <v:line id="Přímá spojnice 1120" o:spid="_x0000_s1069" style="position:absolute;left:0;text-align:left;z-index:251682304;visibility:visible" from="203.65pt,263.55pt" to="203.65pt,3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" strokecolor="#365f91" strokeweight="2.25pt">
            <w10:wrap type="topAndBottom"/>
          </v:line>
        </w:pict>
      </w:r>
      <w:r>
        <w:rPr>
          <w:noProof/>
        </w:rPr>
        <w:pict>
          <v:line id="Přímá spojnice 1135" o:spid="_x0000_s1070" style="position:absolute;left:0;text-align:left;z-index:251637248;visibility:visible" from="199.9pt,263.8pt" to="199.9pt,3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" strokecolor="#365f91" strokeweight="2pt">
            <w10:wrap type="topAndBottom"/>
          </v:line>
        </w:pict>
      </w:r>
    </w:p>
    <w:p w:rsidR="001C2FAA" w:rsidRDefault="001C2FAA" w:rsidP="00817213">
      <w:pPr>
        <w:rPr>
          <w:sz w:val="24"/>
          <w:szCs w:val="24"/>
        </w:rPr>
      </w:pPr>
    </w:p>
    <w:p w:rsidR="001C2FAA" w:rsidRDefault="001C2FAA" w:rsidP="00817213">
      <w:pPr>
        <w:rPr>
          <w:sz w:val="24"/>
          <w:szCs w:val="24"/>
        </w:rPr>
      </w:pPr>
      <w:r>
        <w:rPr>
          <w:sz w:val="24"/>
          <w:szCs w:val="24"/>
        </w:rPr>
        <w:t>Legenda:</w:t>
      </w:r>
    </w:p>
    <w:tbl>
      <w:tblPr>
        <w:tblW w:w="0" w:type="auto"/>
        <w:tblLook w:val="00A0"/>
      </w:tblPr>
      <w:tblGrid>
        <w:gridCol w:w="2235"/>
        <w:gridCol w:w="6520"/>
      </w:tblGrid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group id="Skupina 1145" o:spid="_x0000_s1071" style="position:absolute;left:0;text-align:left;margin-left:25.9pt;margin-top:7.75pt;width:73.5pt;height:69.75pt;z-index:251636224" coordsize="9334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">
                  <v:shape id="Přímá spojnice se šipkou 1146" o:spid="_x0000_s1072" type="#_x0000_t32" style="position:absolute;width:9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3v8IAAADdAAAADwAAAGRycy9kb3ducmV2LnhtbERPzYrCMBC+C75DGGEvoomyiFSjiFC3&#10;lz3Y3QcYmrGtNpPSpFrf3iwseJuP73e2+8E24k6drx1rWMwVCOLCmZpLDb8/6WwNwgdkg41j0vAk&#10;D/vdeLTFxLgHn+meh1LEEPYJaqhCaBMpfVGRRT93LXHkLq6zGCLsSmk6fMRw28ilUitpsebYUGFL&#10;x4qKW95bDac0U3xd+luvspNLv/LvaX81Wn9MhsMGRKAhvMX/7szE+YvPFfx9E0+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j3v8IAAADdAAAADwAAAAAAAAAAAAAA&#10;AAChAgAAZHJzL2Rvd25yZXYueG1sUEsFBgAAAAAEAAQA+QAAAJADAAAAAA==&#10;" strokecolor="#4579b8" strokeweight="2.25pt">
                    <v:stroke dashstyle="3 1" startarrow="open" endarrow="open"/>
                  </v:shape>
                  <v:shape id="Přímá spojnice se šipkou 1147" o:spid="_x0000_s1073" type="#_x0000_t32" style="position:absolute;left:476;top:2476;width:88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ElmsUAAADdAAAADwAAAGRycy9kb3ducmV2LnhtbERPTWsCMRC9F/ofwhS8FM1qq5XVKFJo&#10;7aEUXXvwOGxmN0uTybJJ1/XfN4VCb/N4n7PeDs6KnrrQeFYwnWQgiEuvG64VfJ5exksQISJrtJ5J&#10;wZUCbDe3N2vMtb/wkfoi1iKFcMhRgYmxzaUMpSGHYeJb4sRVvnMYE+xqqTu8pHBn5SzLFtJhw6nB&#10;YEvPhsqv4tspeJXn6mN3dvZQ7u8f5mj6wr5XSo3uht0KRKQh/ov/3G86zZ8+PsHvN+kE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ElmsUAAADdAAAADwAAAAAAAAAA&#10;AAAAAAChAgAAZHJzL2Rvd25yZXYueG1sUEsFBgAAAAAEAAQA+QAAAJMDAAAAAA==&#10;" strokecolor="#4579b8" strokeweight="2.25pt"/>
                  <v:rect id="Obdélník 1148" o:spid="_x0000_s1074" style="position:absolute;top:3333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O3sgA&#10;AADdAAAADwAAAGRycy9kb3ducmV2LnhtbESPQUvDQBCF70L/wzJCL8VuKkUk7bbYQkEEQaO21zE7&#10;JqHZ2bC7TaK/3jkI3mZ4b977Zr0dXat6CrHxbGAxz0ARl942XBl4fzvc3IOKCdli65kMfFOE7WZy&#10;tcbc+oFfqS9SpSSEY44G6pS6XOtY1uQwzn1HLNqXDw6TrKHSNuAg4a7Vt1l2px02LA01drSvqTwX&#10;F2fgpR/Gw+65OIen5edsdzzR6eNnZsz0enxYgUo0pn/z3/WjFfzFUnDlGxlBb3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wI7eyAAAAN0AAAAPAAAAAAAAAAAAAAAAAJgCAABk&#10;cnMvZG93bnJldi54bWxQSwUGAAAAAAQABAD1AAAAjQMAAAAA&#10;" fillcolor="#365f91" stroked="f" strokeweight="2pt"/>
                  <v:rect id="Obdélník 1149" o:spid="_x0000_s1075" style="position:absolute;top:6381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N5Z8AA&#10;AADdAAAADwAAAGRycy9kb3ducmV2LnhtbERP24rCMBB9X/Afwgi+ramLLLvVKKJ4eZPt+gFDMzbV&#10;ZlKabI1/vxEE3+ZwrjNfRtuInjpfO1YwGWcgiEuna64UnH63718gfEDW2DgmBXfysFwM3uaYa3fj&#10;H+qLUIkUwj5HBSaENpfSl4Ys+rFriRN3dp3FkGBXSd3hLYXbRn5k2ae0WHNqMNjS2lB5Lf6sgl10&#10;cXO89MHEqePivpcrOpyVGg3jagYiUAwv8dN90Gn+ZPoNj2/SC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N5Z8AAAADdAAAADwAAAAAAAAAAAAAAAACYAgAAZHJzL2Rvd25y&#10;ZXYueG1sUEsFBgAAAAAEAAQA9QAAAIUDAAAAAA==&#10;" fillcolor="#95b3d7" stroked="f" strokeweight="2pt"/>
                </v:group>
              </w:pict>
            </w: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komunikace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řídící vazby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Default="001C2FAA" w:rsidP="00E51505">
            <w:pPr>
              <w:rPr>
                <w:noProof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povinné role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role zřizované dle potřeby (ad hoc)</w:t>
            </w:r>
          </w:p>
        </w:tc>
      </w:tr>
    </w:tbl>
    <w:p w:rsidR="001C2FAA" w:rsidRDefault="001C2FAA" w:rsidP="007A1D2B">
      <w:pPr>
        <w:pStyle w:val="ListParagraph"/>
        <w:ind w:left="720"/>
        <w:rPr>
          <w:b/>
          <w:sz w:val="28"/>
          <w:szCs w:val="28"/>
        </w:rPr>
      </w:pPr>
    </w:p>
    <w:p w:rsidR="001C2FAA" w:rsidRPr="007D3F6D" w:rsidRDefault="001C2FAA" w:rsidP="007D3F6D">
      <w:pPr>
        <w:pStyle w:val="ListParagraph"/>
        <w:ind w:left="0"/>
        <w:rPr>
          <w:b/>
          <w:sz w:val="24"/>
          <w:szCs w:val="24"/>
        </w:rPr>
      </w:pPr>
    </w:p>
    <w:p w:rsidR="001C2FAA" w:rsidRPr="007D3F6D" w:rsidRDefault="001C2FAA" w:rsidP="007D3F6D">
      <w:pPr>
        <w:pStyle w:val="ListParagraph"/>
        <w:ind w:left="0"/>
        <w:rPr>
          <w:b/>
          <w:sz w:val="24"/>
          <w:szCs w:val="24"/>
        </w:rPr>
      </w:pPr>
    </w:p>
    <w:p w:rsidR="001C2FAA" w:rsidRPr="007D3F6D" w:rsidRDefault="001C2FAA" w:rsidP="007D3F6D">
      <w:pPr>
        <w:pStyle w:val="ListParagraph"/>
        <w:ind w:left="0"/>
        <w:rPr>
          <w:b/>
          <w:sz w:val="24"/>
          <w:szCs w:val="24"/>
        </w:rPr>
      </w:pPr>
    </w:p>
    <w:p w:rsidR="001C2FAA" w:rsidRPr="007D3F6D" w:rsidRDefault="001C2FAA" w:rsidP="007D3F6D">
      <w:pPr>
        <w:pStyle w:val="ListParagraph"/>
        <w:ind w:left="0"/>
        <w:rPr>
          <w:b/>
          <w:sz w:val="24"/>
          <w:szCs w:val="24"/>
        </w:rPr>
      </w:pPr>
    </w:p>
    <w:p w:rsidR="001C2FAA" w:rsidRPr="00355B8D" w:rsidRDefault="001C2FAA" w:rsidP="00355B8D">
      <w:pPr>
        <w:pStyle w:val="ListParagraph"/>
        <w:numPr>
          <w:ilvl w:val="0"/>
          <w:numId w:val="2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</w:t>
      </w:r>
      <w:r w:rsidRPr="00355B8D">
        <w:rPr>
          <w:b/>
          <w:sz w:val="28"/>
          <w:szCs w:val="28"/>
        </w:rPr>
        <w:t xml:space="preserve">ojekty realizované podřízenými organizacemi v resortu MF </w:t>
      </w:r>
    </w:p>
    <w:p w:rsidR="001C2FAA" w:rsidRPr="007D3F6D" w:rsidRDefault="001C2FAA" w:rsidP="00817213">
      <w:pPr>
        <w:rPr>
          <w:b/>
          <w:sz w:val="24"/>
          <w:szCs w:val="24"/>
        </w:rPr>
      </w:pPr>
    </w:p>
    <w:p w:rsidR="001C2FAA" w:rsidRPr="007D3F6D" w:rsidRDefault="001C2FAA" w:rsidP="00817213">
      <w:pPr>
        <w:rPr>
          <w:b/>
          <w:sz w:val="24"/>
          <w:szCs w:val="24"/>
        </w:rPr>
      </w:pPr>
      <w:r>
        <w:rPr>
          <w:noProof/>
        </w:rPr>
        <w:pict>
          <v:shape id="Přímá spojnice se šipkou 1169" o:spid="_x0000_s1076" type="#_x0000_t32" style="position:absolute;left:0;text-align:left;margin-left:107.65pt;margin-top:47.65pt;width:147.75pt;height: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" strokecolor="#4579b8" strokeweight="1.1pt">
            <v:stroke dashstyle="3 1" startarrow="open"/>
            <w10:wrap type="topAndBottom"/>
          </v:shape>
        </w:pict>
      </w:r>
      <w:r>
        <w:rPr>
          <w:noProof/>
        </w:rPr>
        <w:pict>
          <v:shape id="Přímá spojnice se šipkou 19" o:spid="_x0000_s1077" type="#_x0000_t32" style="position:absolute;left:0;text-align:left;margin-left:105.4pt;margin-top:85.9pt;width:71.25pt;height:50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" strokecolor="#4579b8" strokeweight="1.1pt">
            <v:stroke endarrow="open"/>
            <w10:wrap type="topAndBottom"/>
          </v:shape>
        </w:pict>
      </w:r>
      <w:r>
        <w:rPr>
          <w:noProof/>
        </w:rPr>
        <w:pict>
          <v:shape id="Přímá spojnice se šipkou 1166" o:spid="_x0000_s1078" type="#_x0000_t32" style="position:absolute;left:0;text-align:left;margin-left:105.4pt;margin-top:65.65pt;width:17.95pt;height:10.5pt;flip:x y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" strokecolor="#4579b8" strokeweight="1.1pt">
            <v:stroke dashstyle="3 1" endarrow="open"/>
            <w10:wrap type="topAndBottom"/>
          </v:shape>
        </w:pict>
      </w:r>
      <w:r>
        <w:rPr>
          <w:noProof/>
        </w:rPr>
        <w:pict>
          <v:shape id="Přímá spojnice se šipkou 1165" o:spid="_x0000_s1079" type="#_x0000_t32" style="position:absolute;left:0;text-align:left;margin-left:105.4pt;margin-top:55.15pt;width:19.5pt;height:12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" strokecolor="#4579b8" strokeweight="1.1pt">
            <v:stroke endarrow="open"/>
            <w10:wrap type="topAndBottom"/>
          </v:shape>
        </w:pict>
      </w:r>
      <w:r>
        <w:rPr>
          <w:noProof/>
        </w:rPr>
        <w:pict>
          <v:shape id="Přímá spojnice se šipkou 1155" o:spid="_x0000_s1080" type="#_x0000_t32" style="position:absolute;left:0;text-align:left;margin-left:91.15pt;margin-top:85.9pt;width:85.5pt;height:6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" strokecolor="#4579b8" strokeweight="1.1pt">
            <v:stroke dashstyle="3 1" startarrow="open"/>
            <w10:wrap type="topAndBottom"/>
          </v:shape>
        </w:pict>
      </w:r>
      <w:r>
        <w:rPr>
          <w:noProof/>
        </w:rPr>
        <w:pict>
          <v:shape id="Přímá spojnice se šipkou 1168" o:spid="_x0000_s1081" type="#_x0000_t32" style="position:absolute;left:0;text-align:left;margin-left:240.4pt;margin-top:79.15pt;width:84pt;height:78.75pt;flip:y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" strokecolor="#4579b8" strokeweight="1.1pt">
            <v:stroke dashstyle="3 1" startarrow="open" endarrow="open"/>
            <w10:wrap type="topAndBottom"/>
          </v:shape>
        </w:pict>
      </w:r>
      <w:r>
        <w:rPr>
          <w:noProof/>
        </w:rPr>
        <w:pict>
          <v:shape id="Diagram 1153" o:spid="_x0000_s1082" type="#_x0000_t75" style="position:absolute;left:0;text-align:left;margin-left:24.65pt;margin-top:131.45pt;width:385.45pt;height:348pt;z-index:251664896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">
            <v:imagedata r:id="rId11" o:title=""/>
            <o:lock v:ext="edit" aspectratio="f"/>
            <w10:wrap type="topAndBottom"/>
          </v:shape>
        </w:pict>
      </w:r>
      <w:r>
        <w:rPr>
          <w:noProof/>
        </w:rPr>
        <w:pict>
          <v:rect id="_x0000_s1083" style="position:absolute;left:0;text-align:left;margin-left:107.65pt;margin-top:128.65pt;width:195pt;height:156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" filled="f" strokecolor="#c00000" strokeweight="1.1pt">
            <v:stroke dashstyle="1 1"/>
            <w10:wrap type="topAndBottom"/>
          </v:rect>
        </w:pict>
      </w:r>
      <w:r>
        <w:rPr>
          <w:noProof/>
        </w:rPr>
        <w:pict>
          <v:shape id="Vývojový diagram: paměť se sekvenčním přístupem 3" o:spid="_x0000_s1084" type="#_x0000_t131" style="position:absolute;left:0;text-align:left;margin-left:-7.1pt;margin-top:224.65pt;width:114.75pt;height:57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" filled="f" strokecolor="#c00000" strokeweight="1.1pt">
            <v:textbox>
              <w:txbxContent>
                <w:p w:rsidR="001C2FAA" w:rsidRPr="00101A12" w:rsidRDefault="001C2FAA" w:rsidP="00817213">
                  <w:pPr>
                    <w:jc w:val="center"/>
                    <w:rPr>
                      <w:rFonts w:ascii="Calibri" w:hAnsi="Calibri"/>
                      <w:b/>
                      <w:bCs/>
                      <w:color w:val="C00000"/>
                      <w:sz w:val="28"/>
                      <w:szCs w:val="28"/>
                    </w:rPr>
                  </w:pPr>
                  <w:r w:rsidRPr="00101A12">
                    <w:rPr>
                      <w:rFonts w:ascii="Calibri" w:hAnsi="Calibri"/>
                      <w:b/>
                      <w:bCs/>
                      <w:color w:val="C00000"/>
                      <w:sz w:val="28"/>
                      <w:szCs w:val="28"/>
                    </w:rPr>
                    <w:t>řídící výbor</w:t>
                  </w:r>
                </w:p>
                <w:p w:rsidR="001C2FAA" w:rsidRDefault="001C2FAA" w:rsidP="00817213"/>
              </w:txbxContent>
            </v:textbox>
            <w10:wrap type="topAndBottom"/>
          </v:shape>
        </w:pict>
      </w:r>
      <w:r>
        <w:rPr>
          <w:noProof/>
        </w:rPr>
        <w:pict>
          <v:shape id="Diagram 1154" o:spid="_x0000_s1085" type="#_x0000_t75" style="position:absolute;left:0;text-align:left;margin-left:22.2pt;margin-top:24.9pt;width:174.7pt;height:74.9pt;z-index:251633152;visibility:visible;mso-wrap-distance-top:5.76pt;mso-wrap-distance-bottom:23.61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">
            <v:imagedata r:id="rId12" o:title=""/>
            <o:lock v:ext="edit" aspectratio="f"/>
            <w10:wrap type="topAndBottom"/>
          </v:shape>
        </w:pict>
      </w:r>
      <w:r>
        <w:rPr>
          <w:noProof/>
        </w:rPr>
        <w:pict>
          <v:rect id="Obdélník 1167" o:spid="_x0000_s1086" style="position:absolute;left:0;text-align:left;margin-left:255.4pt;margin-top:35.65pt;width:150pt;height:43.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" fillcolor="#4f81bd" stroked="f" strokeweight="1.1pt">
            <v:textbox>
              <w:txbxContent>
                <w:p w:rsidR="001C2FAA" w:rsidRPr="00101A12" w:rsidRDefault="001C2FAA" w:rsidP="00817213">
                  <w:pPr>
                    <w:jc w:val="center"/>
                    <w:rPr>
                      <w:rFonts w:ascii="Calibri" w:hAnsi="Calibri"/>
                      <w:sz w:val="20"/>
                    </w:rPr>
                  </w:pPr>
                  <w:r w:rsidRPr="00101A12">
                    <w:rPr>
                      <w:rFonts w:ascii="Calibri" w:hAnsi="Calibri"/>
                      <w:sz w:val="20"/>
                    </w:rPr>
                    <w:t xml:space="preserve">generální ředitel </w:t>
                  </w:r>
                </w:p>
                <w:p w:rsidR="001C2FAA" w:rsidRPr="00101A12" w:rsidRDefault="001C2FAA" w:rsidP="00817213">
                  <w:pPr>
                    <w:jc w:val="center"/>
                    <w:rPr>
                      <w:rFonts w:ascii="Calibri" w:hAnsi="Calibri"/>
                      <w:sz w:val="20"/>
                    </w:rPr>
                  </w:pPr>
                  <w:r w:rsidRPr="00101A12">
                    <w:rPr>
                      <w:rFonts w:ascii="Calibri" w:hAnsi="Calibri"/>
                      <w:sz w:val="20"/>
                    </w:rPr>
                    <w:t>GFŘ, GŘC, SPCSS, ÚZSVM (zadavatel / konečný uživatel)</w:t>
                  </w:r>
                </w:p>
              </w:txbxContent>
            </v:textbox>
            <w10:wrap type="topAndBottom"/>
          </v:rect>
        </w:pict>
      </w:r>
      <w:r>
        <w:rPr>
          <w:noProof/>
        </w:rPr>
        <w:pict>
          <v:shape id="Přímá spojnice se šipkou 25" o:spid="_x0000_s1087" type="#_x0000_t32" style="position:absolute;left:0;text-align:left;margin-left:100.15pt;margin-top:40.9pt;width:155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" strokecolor="#4579b8" strokeweight="1.1pt">
            <v:stroke endarrow="open"/>
            <w10:wrap type="topAndBottom"/>
          </v:shape>
        </w:pict>
      </w:r>
      <w:r>
        <w:rPr>
          <w:noProof/>
        </w:rPr>
        <w:pict>
          <v:shape id="Přímá spojnice se šipkou 1161" o:spid="_x0000_s1088" type="#_x0000_t32" style="position:absolute;left:0;text-align:left;margin-left:340.9pt;margin-top:79.15pt;width:72.75pt;height:257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" strokecolor="#4579b8" strokeweight="1.1pt">
            <v:stroke dashstyle="3 1" startarrow="open" endarrow="open"/>
            <w10:wrap type="topAndBottom"/>
          </v:shape>
        </w:pict>
      </w:r>
      <w:r>
        <w:rPr>
          <w:noProof/>
        </w:rPr>
        <w:pict>
          <v:shape id="Přímá spojnice se šipkou 1162" o:spid="_x0000_s1089" type="#_x0000_t32" style="position:absolute;left:0;text-align:left;margin-left:302.65pt;margin-top:206.8pt;width:106.5pt;height:152.1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" strokecolor="#4579b8" strokeweight="1.1pt">
            <v:stroke dashstyle="3 1" startarrow="open" endarrow="open"/>
            <w10:wrap type="topAndBottom"/>
          </v:shape>
        </w:pict>
      </w:r>
    </w:p>
    <w:p w:rsidR="001C2FAA" w:rsidRDefault="001C2FAA" w:rsidP="00817213">
      <w:pPr>
        <w:rPr>
          <w:b/>
          <w:sz w:val="28"/>
          <w:szCs w:val="28"/>
        </w:rPr>
      </w:pPr>
      <w:r>
        <w:rPr>
          <w:noProof/>
        </w:rPr>
        <w:pict>
          <v:shape id="Přímá spojnice se šipkou 1163" o:spid="_x0000_s1090" type="#_x0000_t32" style="position:absolute;left:0;text-align:left;margin-left:387.4pt;margin-top:335.3pt;width:21pt;height:15.7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" strokecolor="#4579b8" strokeweight="1.1pt">
            <v:stroke dashstyle="3 1" startarrow="open" endarrow="open"/>
            <w10:wrap type="topAndBottom"/>
          </v:shape>
        </w:pict>
      </w:r>
      <w:r>
        <w:rPr>
          <w:noProof/>
        </w:rPr>
        <w:pict>
          <v:line id="Přímá spojnice 20" o:spid="_x0000_s1091" style="position:absolute;left:0;text-align:left;z-index:251680256;visibility:visible" from="208.15pt,272.3pt" to="208.15pt,3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" strokecolor="#365f91" strokeweight="2.25pt">
            <w10:wrap type="topAndBottom"/>
          </v:line>
        </w:pict>
      </w:r>
      <w:r>
        <w:rPr>
          <w:noProof/>
        </w:rPr>
        <w:pict>
          <v:rect id="_x0000_s1092" style="position:absolute;left:0;text-align:left;margin-left:-7.1pt;margin-top:280.55pt;width:394.5pt;height:139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" filled="f" strokecolor="#92d050" strokeweight="1.1pt">
            <v:stroke dashstyle="1 1"/>
            <w10:wrap type="topAndBottom"/>
          </v:rect>
        </w:pict>
      </w:r>
      <w:r>
        <w:rPr>
          <w:noProof/>
        </w:rPr>
        <w:pict>
          <v:shape id="Vývojový diagram: paměť se sekvenčním přístupem 6" o:spid="_x0000_s1093" type="#_x0000_t131" style="position:absolute;left:0;text-align:left;margin-left:3.4pt;margin-top:288.8pt;width:114.75pt;height:58.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" strokecolor="#92d050" strokeweight="1.1pt">
            <v:textbox>
              <w:txbxContent>
                <w:p w:rsidR="001C2FAA" w:rsidRDefault="001C2FAA" w:rsidP="00817213">
                  <w:pPr>
                    <w:jc w:val="center"/>
                  </w:pPr>
                  <w:r w:rsidRPr="00101A12">
                    <w:rPr>
                      <w:rFonts w:ascii="Calibri" w:hAnsi="Calibri"/>
                      <w:b/>
                      <w:bCs/>
                      <w:color w:val="92D050"/>
                      <w:sz w:val="28"/>
                      <w:szCs w:val="28"/>
                    </w:rPr>
                    <w:t>projektový tým</w:t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rect id="Obdélník 1160" o:spid="_x0000_s1094" style="position:absolute;left:0;text-align:left;margin-left:409.9pt;margin-top:320.3pt;width:70.5pt;height:52.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" fillcolor="#c0504d" stroked="f" strokeweight="2pt">
            <v:textbox>
              <w:txbxContent>
                <w:p w:rsidR="001C2FAA" w:rsidRPr="00101A12" w:rsidRDefault="001C2FAA" w:rsidP="00817213">
                  <w:pPr>
                    <w:jc w:val="center"/>
                    <w:rPr>
                      <w:rFonts w:ascii="Calibri" w:hAnsi="Calibri"/>
                      <w:sz w:val="18"/>
                    </w:rPr>
                  </w:pPr>
                  <w:r w:rsidRPr="00101A12">
                    <w:rPr>
                      <w:rFonts w:ascii="Calibri" w:hAnsi="Calibri"/>
                      <w:sz w:val="18"/>
                    </w:rPr>
                    <w:t>projektová kancelář podřízené organizace</w:t>
                  </w:r>
                </w:p>
              </w:txbxContent>
            </v:textbox>
            <w10:wrap type="topAndBottom"/>
          </v:rect>
        </w:pict>
      </w:r>
      <w:r>
        <w:rPr>
          <w:noProof/>
        </w:rPr>
        <w:pict>
          <v:line id="Přímá spojnice 1171" o:spid="_x0000_s1095" style="position:absolute;left:0;text-align:left;z-index:251640320;visibility:visible" from="211.9pt,272.25pt" to="211.9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" strokecolor="#365f91" strokeweight="2pt">
            <w10:wrap type="topAndBottom"/>
          </v:line>
        </w:pict>
      </w:r>
    </w:p>
    <w:p w:rsidR="001C2FAA" w:rsidRDefault="001C2FAA" w:rsidP="00817213">
      <w:pPr>
        <w:rPr>
          <w:sz w:val="24"/>
          <w:szCs w:val="24"/>
        </w:rPr>
      </w:pPr>
      <w:r>
        <w:rPr>
          <w:sz w:val="24"/>
          <w:szCs w:val="24"/>
        </w:rPr>
        <w:t>Legenda:</w:t>
      </w:r>
    </w:p>
    <w:tbl>
      <w:tblPr>
        <w:tblW w:w="0" w:type="auto"/>
        <w:tblLook w:val="00A0"/>
      </w:tblPr>
      <w:tblGrid>
        <w:gridCol w:w="2235"/>
        <w:gridCol w:w="6520"/>
      </w:tblGrid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group id="Skupina 1174" o:spid="_x0000_s1096" style="position:absolute;left:0;text-align:left;margin-left:25.9pt;margin-top:7.75pt;width:73.5pt;height:69.75pt;z-index:251641344" coordsize="9334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">
                  <v:shape id="Přímá spojnice se šipkou 1175" o:spid="_x0000_s1097" type="#_x0000_t32" style="position:absolute;width:9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ajdcMAAADdAAAADwAAAGRycy9kb3ducmV2LnhtbERPzWrCQBC+F3yHZQq9FLOrYCupq0gh&#10;NhcPTX2AITsm0exsyG40fXtXELzNx/c7q81oW3Gh3jeONcwSBYK4dKbhSsPhL5suQfiAbLB1TBr+&#10;ycNmPXlZYWrclX/pUoRKxBD2KWqoQ+hSKX1Zk0WfuI44ckfXWwwR9pU0PV5juG3lXKkPabHh2FBj&#10;R981ledisBp2Wa74NPfnQeU7l/0U+/fhZLR+ex23XyACjeEpfrhzE+fPPhdw/yae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Go3XDAAAA3QAAAA8AAAAAAAAAAAAA&#10;AAAAoQIAAGRycy9kb3ducmV2LnhtbFBLBQYAAAAABAAEAPkAAACRAwAAAAA=&#10;" strokecolor="#4579b8" strokeweight="2.25pt">
                    <v:stroke dashstyle="3 1" startarrow="open" endarrow="open"/>
                  </v:shape>
                  <v:shape id="Přímá spojnice se šipkou 1176" o:spid="_x0000_s1098" type="#_x0000_t32" style="position:absolute;left:476;top:2476;width:88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FKvMUAAADdAAAADwAAAGRycy9kb3ducmV2LnhtbERPTWsCMRC9F/ofwhR6Ec3aUitbo4hg&#10;66GUdvXgcdjMbpYmk2WTruu/N4LQ2zze5yxWg7Oipy40nhVMJxkI4tLrhmsFh/12PAcRIrJG65kU&#10;nCnAanl/t8Bc+xP/UF/EWqQQDjkqMDG2uZShNOQwTHxLnLjKdw5jgl0tdYenFO6sfMqymXTYcGow&#10;2NLGUPlb/DkF7/JYfa2Pzn6XH6PnFzR9YT8rpR4fhvUbiEhD/Bff3Dud5k9fZ3D9Jp0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FKvMUAAADdAAAADwAAAAAAAAAA&#10;AAAAAAChAgAAZHJzL2Rvd25yZXYueG1sUEsFBgAAAAAEAAQA+QAAAJMDAAAAAA==&#10;" strokecolor="#4579b8" strokeweight="2.25pt"/>
                  <v:rect id="Obdélník 1177" o:spid="_x0000_s1099" style="position:absolute;top:3333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QEcYA&#10;AADdAAAADwAAAGRycy9kb3ducmV2LnhtbERP32vCMBB+H/g/hBP2Ipo6xpTOKHMgjIGwVZ2vt+bW&#10;FptLSbK2+tcvwsC3+/h+3mLVm1q05HxlWcF0koAgzq2uuFCw323GcxA+IGusLZOCM3lYLQd3C0y1&#10;7fiT2iwUIoawT1FBGUKTSunzkgz6iW2II/djncEQoSukdtjFcFPLhyR5kgYrjg0lNvRaUn7Kfo2C&#10;j7brN+ttdnLvj9+j9deRjofLSKn7Yf/yDCJQH27if/ebjvOnsxlcv4kn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PQEcYAAADdAAAADwAAAAAAAAAAAAAAAACYAgAAZHJz&#10;L2Rvd25yZXYueG1sUEsFBgAAAAAEAAQA9QAAAIsDAAAAAA==&#10;" fillcolor="#365f91" stroked="f" strokeweight="2pt"/>
                  <v:rect id="Obdélník 1178" o:spid="_x0000_s1100" style="position:absolute;top:6381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WQcMA&#10;AADdAAAADwAAAGRycy9kb3ducmV2LnhtbESPQW/CMAyF70j7D5EncRspCLGpIyC0aRu3ad1+gNWY&#10;ptA4VRNK+PfzAYmbrff83uf1NvtOjTTENrCB+awARVwH23Jj4O/34+kFVEzIFrvAZOBKEbabh8ka&#10;Sxsu/ENjlRolIRxLNOBS6kutY+3IY5yFnli0Qxg8JlmHRtsBLxLuO70oipX22LI0OOzpzVF9qs7e&#10;wGcO+f37OCaXl4Gr65fe0f5gzPQx715BJcrpbr5d763gz58FV76REf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MWQcMAAADdAAAADwAAAAAAAAAAAAAAAACYAgAAZHJzL2Rv&#10;d25yZXYueG1sUEsFBgAAAAAEAAQA9QAAAIgDAAAAAA==&#10;" fillcolor="#95b3d7" stroked="f" strokeweight="2pt"/>
                </v:group>
              </w:pict>
            </w: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komunikace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řídící vazby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Default="001C2FAA" w:rsidP="00E51505">
            <w:pPr>
              <w:rPr>
                <w:noProof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povinné role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role zřizované dle potřeby (ad hoc)</w:t>
            </w:r>
          </w:p>
        </w:tc>
      </w:tr>
    </w:tbl>
    <w:p w:rsidR="001C2FAA" w:rsidRDefault="001C2FAA" w:rsidP="00817213">
      <w:pPr>
        <w:rPr>
          <w:sz w:val="24"/>
          <w:szCs w:val="24"/>
        </w:rPr>
      </w:pPr>
    </w:p>
    <w:p w:rsidR="001C2FAA" w:rsidRDefault="001C2FAA" w:rsidP="00817213">
      <w:pPr>
        <w:rPr>
          <w:sz w:val="24"/>
          <w:szCs w:val="24"/>
        </w:rPr>
      </w:pPr>
    </w:p>
    <w:p w:rsidR="001C2FAA" w:rsidRDefault="001C2FAA" w:rsidP="00817213">
      <w:pPr>
        <w:rPr>
          <w:sz w:val="24"/>
          <w:szCs w:val="24"/>
        </w:rPr>
      </w:pPr>
    </w:p>
    <w:p w:rsidR="001C2FAA" w:rsidRDefault="001C2FAA" w:rsidP="00817213">
      <w:pPr>
        <w:rPr>
          <w:sz w:val="24"/>
          <w:szCs w:val="24"/>
        </w:rPr>
      </w:pPr>
    </w:p>
    <w:p w:rsidR="001C2FAA" w:rsidRDefault="001C2FAA" w:rsidP="00817213">
      <w:pPr>
        <w:rPr>
          <w:sz w:val="24"/>
          <w:szCs w:val="24"/>
        </w:rPr>
      </w:pPr>
    </w:p>
    <w:p w:rsidR="001C2FAA" w:rsidRDefault="001C2FAA" w:rsidP="00817213">
      <w:pPr>
        <w:rPr>
          <w:sz w:val="24"/>
          <w:szCs w:val="24"/>
        </w:rPr>
      </w:pPr>
    </w:p>
    <w:p w:rsidR="001C2FAA" w:rsidRPr="00F25F25" w:rsidRDefault="001C2FAA" w:rsidP="001C3087">
      <w:pPr>
        <w:pStyle w:val="ListParagraph"/>
        <w:numPr>
          <w:ilvl w:val="0"/>
          <w:numId w:val="2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M</w:t>
      </w:r>
      <w:r w:rsidRPr="00F25F25">
        <w:rPr>
          <w:b/>
          <w:sz w:val="28"/>
          <w:szCs w:val="28"/>
        </w:rPr>
        <w:t>eziresortní projekty</w:t>
      </w:r>
    </w:p>
    <w:p w:rsidR="001C2FAA" w:rsidRDefault="001C2FAA" w:rsidP="00574980">
      <w:pPr>
        <w:rPr>
          <w:sz w:val="24"/>
          <w:szCs w:val="24"/>
        </w:rPr>
      </w:pPr>
    </w:p>
    <w:p w:rsidR="001C2FAA" w:rsidRDefault="001C2FAA" w:rsidP="00F25F25">
      <w:pPr>
        <w:rPr>
          <w:sz w:val="24"/>
          <w:szCs w:val="24"/>
        </w:rPr>
      </w:pPr>
      <w:bookmarkStart w:id="0" w:name="_GoBack"/>
      <w:bookmarkEnd w:id="0"/>
      <w:r>
        <w:rPr>
          <w:noProof/>
        </w:rPr>
        <w:pict>
          <v:shape id="Přímá spojnice se šipkou 1194" o:spid="_x0000_s1101" type="#_x0000_t32" style="position:absolute;left:0;text-align:left;margin-left:290.65pt;margin-top:215.7pt;width:120pt;height:118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" strokecolor="#4579b8" strokeweight="1.1pt">
            <v:stroke dashstyle="3 1" startarrow="open" endarrow="open"/>
            <w10:wrap type="topAndBottom"/>
          </v:shape>
        </w:pict>
      </w:r>
      <w:r>
        <w:rPr>
          <w:noProof/>
        </w:rPr>
        <w:pict>
          <v:shape id="Diagram 1185" o:spid="_x0000_s1102" type="#_x0000_t75" style="position:absolute;left:0;text-align:left;margin-left:12.65pt;margin-top:140.2pt;width:385.45pt;height:347.05pt;z-index:251642368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">
            <v:imagedata r:id="rId13" o:title=""/>
            <o:lock v:ext="edit" aspectratio="f"/>
            <w10:wrap type="topAndBottom"/>
          </v:shape>
        </w:pict>
      </w:r>
      <w:r>
        <w:rPr>
          <w:noProof/>
        </w:rPr>
        <w:pict>
          <v:rect id="Obdélník 2" o:spid="_x0000_s1103" style="position:absolute;left:0;text-align:left;margin-left:95.65pt;margin-top:136.95pt;width:195pt;height:156.2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" filled="f" strokecolor="#c00000" strokeweight="1.1pt">
            <v:stroke dashstyle="1 1"/>
            <w10:wrap type="topAndBottom"/>
          </v:rect>
        </w:pict>
      </w:r>
      <w:r>
        <w:rPr>
          <w:noProof/>
        </w:rPr>
        <w:pict>
          <v:shape id="_x0000_s1104" type="#_x0000_t131" style="position:absolute;left:0;text-align:left;margin-left:-19.1pt;margin-top:232.95pt;width:114.75pt;height:57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" filled="f" strokecolor="#c00000" strokeweight="1.1pt">
            <v:textbox>
              <w:txbxContent>
                <w:p w:rsidR="001C2FAA" w:rsidRPr="00101A12" w:rsidRDefault="001C2FAA" w:rsidP="00574980">
                  <w:pPr>
                    <w:jc w:val="center"/>
                    <w:rPr>
                      <w:rFonts w:ascii="Calibri" w:hAnsi="Calibri"/>
                      <w:b/>
                      <w:bCs/>
                      <w:color w:val="C00000"/>
                      <w:sz w:val="28"/>
                      <w:szCs w:val="28"/>
                    </w:rPr>
                  </w:pPr>
                  <w:r w:rsidRPr="00101A12">
                    <w:rPr>
                      <w:rFonts w:ascii="Calibri" w:hAnsi="Calibri"/>
                      <w:b/>
                      <w:bCs/>
                      <w:color w:val="C00000"/>
                      <w:sz w:val="28"/>
                      <w:szCs w:val="28"/>
                    </w:rPr>
                    <w:t>řídící výbor</w:t>
                  </w:r>
                </w:p>
                <w:p w:rsidR="001C2FAA" w:rsidRDefault="001C2FAA" w:rsidP="00574980"/>
              </w:txbxContent>
            </v:textbox>
            <w10:wrap type="topAndBottom"/>
          </v:shape>
        </w:pict>
      </w:r>
      <w:r>
        <w:rPr>
          <w:noProof/>
        </w:rPr>
        <w:pict>
          <v:rect id="Obdélník 1199" o:spid="_x0000_s1105" style="position:absolute;left:0;text-align:left;margin-left:-3.35pt;margin-top:16.2pt;width:89.25pt;height:39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" fillcolor="#4f81bd" stroked="f" strokeweight="1.1pt">
            <v:textbox>
              <w:txbxContent>
                <w:p w:rsidR="001C2FAA" w:rsidRPr="00101A12" w:rsidRDefault="001C2FAA" w:rsidP="00574980">
                  <w:pPr>
                    <w:jc w:val="center"/>
                    <w:rPr>
                      <w:rFonts w:ascii="Calibri" w:hAnsi="Calibri"/>
                      <w:sz w:val="20"/>
                    </w:rPr>
                  </w:pPr>
                  <w:r w:rsidRPr="00101A12">
                    <w:rPr>
                      <w:rFonts w:ascii="Calibri" w:hAnsi="Calibri"/>
                      <w:sz w:val="20"/>
                    </w:rPr>
                    <w:t>vláda</w:t>
                  </w:r>
                </w:p>
              </w:txbxContent>
            </v:textbox>
            <w10:wrap type="topAndBottom"/>
          </v:rect>
        </w:pict>
      </w:r>
      <w:r>
        <w:rPr>
          <w:noProof/>
        </w:rPr>
        <w:pict>
          <v:shape id="Přímá spojnice se šipkou 1200" o:spid="_x0000_s1106" type="#_x0000_t32" style="position:absolute;left:0;text-align:left;margin-left:231.4pt;margin-top:55.95pt;width:59.25pt;height:98.25pt;flip: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" strokecolor="#4579b8" strokeweight="1.1pt">
            <v:stroke dashstyle="3 1" startarrow="open" endarrow="open"/>
            <w10:wrap type="topAndBottom"/>
          </v:shape>
        </w:pict>
      </w:r>
      <w:r>
        <w:rPr>
          <w:noProof/>
        </w:rPr>
        <w:pict>
          <v:rect id="Obdélník 1207" o:spid="_x0000_s1107" style="position:absolute;left:0;text-align:left;margin-left:246.4pt;margin-top:17.7pt;width:155.75pt;height:38.2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" fillcolor="#4f81bd" stroked="f" strokeweight="1.1pt">
            <v:textbox>
              <w:txbxContent>
                <w:p w:rsidR="001C2FAA" w:rsidRPr="00101A12" w:rsidRDefault="001C2FAA" w:rsidP="00DA31FB">
                  <w:pPr>
                    <w:jc w:val="center"/>
                    <w:rPr>
                      <w:rFonts w:ascii="Calibri" w:hAnsi="Calibri"/>
                      <w:sz w:val="20"/>
                    </w:rPr>
                  </w:pPr>
                  <w:r w:rsidRPr="00101A12">
                    <w:rPr>
                      <w:rFonts w:ascii="Calibri" w:hAnsi="Calibri"/>
                      <w:sz w:val="20"/>
                    </w:rPr>
                    <w:t>ministři ostatních resortů (zadavatel / konečný uživatel)</w:t>
                  </w:r>
                </w:p>
              </w:txbxContent>
            </v:textbox>
            <w10:wrap type="topAndBottom"/>
          </v:rect>
        </w:pict>
      </w:r>
      <w:r>
        <w:rPr>
          <w:noProof/>
        </w:rPr>
        <w:pict>
          <v:shape id="Přímá spojnice se šipkou 1208" o:spid="_x0000_s1108" type="#_x0000_t32" style="position:absolute;left:0;text-align:left;margin-left:85.9pt;margin-top:28.95pt;width:160.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" strokecolor="#4579b8" strokeweight="1.1pt">
            <v:stroke endarrow="open"/>
            <w10:wrap type="topAndBottom"/>
          </v:shape>
        </w:pict>
      </w:r>
      <w:r>
        <w:rPr>
          <w:noProof/>
        </w:rPr>
        <w:pict>
          <v:shape id="Přímá spojnice se šipkou 1209" o:spid="_x0000_s1109" type="#_x0000_t32" style="position:absolute;left:0;text-align:left;margin-left:84.4pt;margin-top:36.45pt;width:160.45pt;height:0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" strokecolor="#4579b8" strokeweight="1.1pt">
            <v:stroke dashstyle="3 1" endarrow="open"/>
            <w10:wrap type="topAndBottom"/>
          </v:shape>
        </w:pict>
      </w:r>
      <w:r>
        <w:rPr>
          <w:noProof/>
        </w:rPr>
        <w:pict>
          <v:rect id="Obdélník 1210" o:spid="_x0000_s1110" style="position:absolute;left:0;text-align:left;margin-left:-.35pt;margin-top:77.7pt;width:89.25pt;height:39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" fillcolor="#4f81bd" stroked="f" strokeweight="1.1pt">
            <v:textbox>
              <w:txbxContent>
                <w:p w:rsidR="001C2FAA" w:rsidRPr="00101A12" w:rsidRDefault="001C2FAA" w:rsidP="00DA31FB">
                  <w:pPr>
                    <w:jc w:val="center"/>
                    <w:rPr>
                      <w:rFonts w:ascii="Calibri" w:hAnsi="Calibri"/>
                      <w:sz w:val="20"/>
                    </w:rPr>
                  </w:pPr>
                  <w:r w:rsidRPr="00101A12">
                    <w:rPr>
                      <w:rFonts w:ascii="Calibri" w:hAnsi="Calibri"/>
                      <w:sz w:val="20"/>
                    </w:rPr>
                    <w:t>rady vlády</w:t>
                  </w:r>
                </w:p>
              </w:txbxContent>
            </v:textbox>
            <w10:wrap type="topAndBottom"/>
          </v:rect>
        </w:pict>
      </w:r>
      <w:r>
        <w:rPr>
          <w:noProof/>
        </w:rPr>
        <w:pict>
          <v:shape id="Přímá spojnice se šipkou 1211" o:spid="_x0000_s1111" type="#_x0000_t32" style="position:absolute;left:0;text-align:left;margin-left:43.15pt;margin-top:51.45pt;width:0;height:26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" strokecolor="#4579b8" strokeweight="1.1pt">
            <v:stroke endarrow="open"/>
            <w10:wrap type="topAndBottom"/>
          </v:shape>
        </w:pict>
      </w:r>
      <w:r>
        <w:rPr>
          <w:noProof/>
        </w:rPr>
        <w:pict>
          <v:shape id="Přímá spojnice se šipkou 1212" o:spid="_x0000_s1112" type="#_x0000_t32" style="position:absolute;left:0;text-align:left;margin-left:33.4pt;margin-top:55.2pt;width:0;height:21.7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" strokecolor="#4579b8" strokeweight="1.1pt">
            <v:stroke dashstyle="3 1" endarrow="open"/>
            <w10:wrap type="topAndBottom"/>
          </v:shape>
        </w:pict>
      </w:r>
      <w:r>
        <w:rPr>
          <w:noProof/>
        </w:rPr>
        <w:pict>
          <v:shape id="Přímá spojnice se šipkou 1213" o:spid="_x0000_s1113" type="#_x0000_t32" style="position:absolute;left:0;text-align:left;margin-left:74.65pt;margin-top:55.95pt;width:87.75pt;height:102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" strokecolor="#4579b8" strokeweight="1.1pt">
            <v:stroke dashstyle="3 1" startarrow="open"/>
            <w10:wrap type="topAndBottom"/>
          </v:shape>
        </w:pict>
      </w:r>
      <w:r>
        <w:rPr>
          <w:noProof/>
        </w:rPr>
        <w:pict>
          <v:shape id="Přímá spojnice se šipkou 21" o:spid="_x0000_s1114" type="#_x0000_t32" style="position:absolute;left:0;text-align:left;margin-left:85.15pt;margin-top:55.2pt;width:77.25pt;height:89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" strokecolor="#4579b8" strokeweight="1.1pt">
            <v:stroke endarrow="open"/>
            <w10:wrap type="topAndBottom"/>
          </v:shape>
        </w:pict>
      </w:r>
    </w:p>
    <w:p w:rsidR="001C2FAA" w:rsidRDefault="001C2FAA" w:rsidP="00F25F25">
      <w:pPr>
        <w:rPr>
          <w:sz w:val="24"/>
          <w:szCs w:val="24"/>
        </w:rPr>
      </w:pPr>
      <w:r>
        <w:rPr>
          <w:noProof/>
        </w:rPr>
        <w:pict>
          <v:shape id="Přímá spojnice se šipkou 1195" o:spid="_x0000_s1115" type="#_x0000_t32" style="position:absolute;left:0;text-align:left;margin-left:386.65pt;margin-top:315.9pt;width:24pt;height:12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" strokecolor="#4579b8" strokeweight="1.1pt">
            <v:stroke dashstyle="3 1" startarrow="open" endarrow="open"/>
            <w10:wrap type="topAndBottom"/>
          </v:shape>
        </w:pict>
      </w:r>
      <w:r>
        <w:rPr>
          <w:noProof/>
        </w:rPr>
        <w:pict>
          <v:shape id="_x0000_s1116" type="#_x0000_t131" style="position:absolute;left:0;text-align:left;margin-left:-15.35pt;margin-top:289.65pt;width:111pt;height:58.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" strokecolor="#92d050" strokeweight="1.1pt">
            <v:textbox>
              <w:txbxContent>
                <w:p w:rsidR="001C2FAA" w:rsidRDefault="001C2FAA" w:rsidP="00574980">
                  <w:pPr>
                    <w:jc w:val="center"/>
                  </w:pPr>
                  <w:r w:rsidRPr="00101A12">
                    <w:rPr>
                      <w:rFonts w:ascii="Calibri" w:hAnsi="Calibri"/>
                      <w:b/>
                      <w:bCs/>
                      <w:color w:val="92D050"/>
                      <w:sz w:val="28"/>
                      <w:szCs w:val="28"/>
                    </w:rPr>
                    <w:t>projektový tým</w:t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rect id="Obdélník 1192" o:spid="_x0000_s1117" style="position:absolute;left:0;text-align:left;margin-left:410.65pt;margin-top:306.15pt;width:66.75pt;height:33.7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" fillcolor="#c0504d" stroked="f" strokeweight="1.1pt">
            <v:textbox>
              <w:txbxContent>
                <w:p w:rsidR="001C2FAA" w:rsidRPr="00101A12" w:rsidRDefault="001C2FAA" w:rsidP="00574980">
                  <w:pPr>
                    <w:jc w:val="center"/>
                    <w:rPr>
                      <w:rFonts w:ascii="Calibri" w:hAnsi="Calibri"/>
                      <w:sz w:val="18"/>
                    </w:rPr>
                  </w:pPr>
                  <w:r w:rsidRPr="00101A12">
                    <w:rPr>
                      <w:rFonts w:ascii="Calibri" w:hAnsi="Calibri"/>
                      <w:sz w:val="18"/>
                    </w:rPr>
                    <w:t>projektová kancelář MF</w:t>
                  </w:r>
                </w:p>
              </w:txbxContent>
            </v:textbox>
            <w10:wrap type="topAndBottom"/>
          </v:rect>
        </w:pict>
      </w:r>
      <w:r>
        <w:rPr>
          <w:noProof/>
        </w:rPr>
        <w:pict>
          <v:rect id="Obdélník 4" o:spid="_x0000_s1118" style="position:absolute;left:0;text-align:left;margin-left:-22.1pt;margin-top:283.65pt;width:408.75pt;height:146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" filled="f" strokecolor="#92d050" strokeweight="1.1pt">
            <v:stroke dashstyle="1 1"/>
            <w10:wrap type="topAndBottom"/>
          </v:rect>
        </w:pict>
      </w:r>
      <w:r>
        <w:rPr>
          <w:noProof/>
        </w:rPr>
        <w:pict>
          <v:line id="Přímá spojnice 1203" o:spid="_x0000_s1119" style="position:absolute;left:0;text-align:left;z-index:251650560;visibility:visible" from="196.15pt,271.65pt" to="196.15pt,3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" strokecolor="#365f91" strokeweight="2.25pt">
            <w10:wrap type="topAndBottom"/>
          </v:line>
        </w:pict>
      </w:r>
    </w:p>
    <w:p w:rsidR="001C2FAA" w:rsidRDefault="001C2FAA" w:rsidP="00F25F25">
      <w:pPr>
        <w:rPr>
          <w:sz w:val="24"/>
          <w:szCs w:val="24"/>
        </w:rPr>
      </w:pPr>
    </w:p>
    <w:p w:rsidR="001C2FAA" w:rsidRDefault="001C2FAA" w:rsidP="00F25F25">
      <w:pPr>
        <w:rPr>
          <w:sz w:val="24"/>
          <w:szCs w:val="24"/>
        </w:rPr>
      </w:pPr>
    </w:p>
    <w:p w:rsidR="001C2FAA" w:rsidRDefault="001C2FAA" w:rsidP="00F25F25">
      <w:pPr>
        <w:rPr>
          <w:sz w:val="24"/>
          <w:szCs w:val="24"/>
        </w:rPr>
      </w:pPr>
      <w:r>
        <w:rPr>
          <w:sz w:val="24"/>
          <w:szCs w:val="24"/>
        </w:rPr>
        <w:t>Legenda:</w:t>
      </w:r>
    </w:p>
    <w:tbl>
      <w:tblPr>
        <w:tblW w:w="0" w:type="auto"/>
        <w:tblLook w:val="00A0"/>
      </w:tblPr>
      <w:tblGrid>
        <w:gridCol w:w="2235"/>
        <w:gridCol w:w="6520"/>
      </w:tblGrid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group id="Skupina 1215" o:spid="_x0000_s1120" style="position:absolute;left:0;text-align:left;margin-left:25.9pt;margin-top:7.75pt;width:73.5pt;height:69.75pt;z-index:251660800" coordsize="9334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">
                  <v:shape id="Přímá spojnice se šipkou 1216" o:spid="_x0000_s1121" type="#_x0000_t32" style="position:absolute;width:9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653sEAAADdAAAADwAAAGRycy9kb3ducmV2LnhtbERPzYrCMBC+C75DmAUvsib2INI1yrJQ&#10;7WUPVh9gaGbbajMpTar17TeC4G0+vt/Z7Ebbihv1vnGsYblQIIhLZxquNJxP2ecahA/IBlvHpOFB&#10;Hnbb6WSDqXF3PtKtCJWIIexT1FCH0KVS+rImi37hOuLI/bneYoiwr6Tp8R7DbSsTpVbSYsOxocaO&#10;fmoqr8VgNeyzXPEl8ddB5XuXHYrf+XAxWs8+xu8vEIHG8Ba/3LmJ85PlCp7fxBP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7rnewQAAAN0AAAAPAAAAAAAAAAAAAAAA&#10;AKECAABkcnMvZG93bnJldi54bWxQSwUGAAAAAAQABAD5AAAAjwMAAAAA&#10;" strokecolor="#4579b8" strokeweight="2.25pt">
                    <v:stroke dashstyle="3 1" startarrow="open" endarrow="open"/>
                  </v:shape>
                  <v:shape id="Přímá spojnice se šipkou 1217" o:spid="_x0000_s1122" type="#_x0000_t32" style="position:absolute;left:476;top:2476;width:88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r+8UAAADdAAAADwAAAGRycy9kb3ducmV2LnhtbERPTWsCMRC9F/wPYQq9FM2qVMvWKCK0&#10;eiilrh48DpvZzdJksmzSdfvvG6HQ2zze56w2g7Oipy40nhVMJxkI4tLrhmsF59Pr+BlEiMgarWdS&#10;8EMBNuvR3Qpz7a98pL6ItUghHHJUYGJscylDachhmPiWOHGV7xzGBLta6g6vKdxZOcuyhXTYcGow&#10;2NLOUPlVfDsFb/JSfWwvzn6W+8f5E5q+sO+VUg/3w/YFRKQh/ov/3Aed5s+mS7h9k06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dr+8UAAADdAAAADwAAAAAAAAAA&#10;AAAAAAChAgAAZHJzL2Rvd25yZXYueG1sUEsFBgAAAAAEAAQA+QAAAJMDAAAAAA==&#10;" strokecolor="#4579b8" strokeweight="2.25pt"/>
                  <v:rect id="Obdélník 1218" o:spid="_x0000_s1123" style="position:absolute;top:3333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Av8gA&#10;AADdAAAADwAAAGRycy9kb3ducmV2LnhtbESPQUvDQBCF70L/wzKCl2I3LSKSdltsoSAFQaO21zE7&#10;JqHZ2bC7TaK/3jkI3mZ4b977ZrUZXat6CrHxbGA+y0ARl942XBl4f9vfPoCKCdli65kMfFOEzXpy&#10;tcLc+oFfqS9SpSSEY44G6pS6XOtY1uQwznxHLNqXDw6TrKHSNuAg4a7Viyy71w4bloYaO9rVVJ6L&#10;izPw0g/jfvtcnMPh7nO6PZ7o9PEzNebmenxcgko0pn/z3/WTFfzFXHDlGxlBr3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VsC/yAAAAN0AAAAPAAAAAAAAAAAAAAAAAJgCAABk&#10;cnMvZG93bnJldi54bWxQSwUGAAAAAAQABAD1AAAAjQMAAAAA&#10;" fillcolor="#365f91" stroked="f" strokeweight="2pt"/>
                  <v:rect id="Obdélník 1219" o:spid="_x0000_s1124" style="position:absolute;top:6381;width:9334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3BsAA&#10;AADdAAAADwAAAGRycy9kb3ducmV2LnhtbERP3WrCMBS+H/gO4QjerakiY3ZGEWXqnazuAQ7NsenW&#10;nJQmq/HtF0Hw7nx8v2e5jrYVA/W+caxgmuUgiCunG64VfJ8/X99B+ICssXVMCm7kYb0avSyx0O7K&#10;XzSUoRYphH2BCkwIXSGlrwxZ9JnriBN3cb3FkGBfS93jNYXbVs7y/E1abDg1GOxoa6j6Lf+sgn10&#10;cXf6GYKJc8fl7SA3dLwoNRnHzQeIQDE8xQ/3Uaf5s+kC7t+kE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3BsAAAADdAAAADwAAAAAAAAAAAAAAAACYAgAAZHJzL2Rvd25y&#10;ZXYueG1sUEsFBgAAAAAEAAQA9QAAAIUDAAAAAA==&#10;" fillcolor="#95b3d7" stroked="f" strokeweight="2pt"/>
                </v:group>
              </w:pict>
            </w: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komunikace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řídící vazby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Default="001C2FAA" w:rsidP="00E51505">
            <w:pPr>
              <w:rPr>
                <w:noProof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povinné role</w:t>
            </w:r>
          </w:p>
        </w:tc>
      </w:tr>
      <w:tr w:rsidR="001C2FAA" w:rsidTr="00101A12">
        <w:trPr>
          <w:trHeight w:val="340"/>
        </w:trPr>
        <w:tc>
          <w:tcPr>
            <w:tcW w:w="2235" w:type="dxa"/>
          </w:tcPr>
          <w:p w:rsidR="001C2FAA" w:rsidRPr="00101A12" w:rsidRDefault="001C2FAA" w:rsidP="00E515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1C2FAA" w:rsidRPr="00101A12" w:rsidRDefault="001C2FAA" w:rsidP="00101A12">
            <w:pPr>
              <w:jc w:val="left"/>
              <w:rPr>
                <w:sz w:val="24"/>
                <w:szCs w:val="24"/>
              </w:rPr>
            </w:pPr>
            <w:r w:rsidRPr="00101A12">
              <w:rPr>
                <w:sz w:val="24"/>
                <w:szCs w:val="24"/>
              </w:rPr>
              <w:t>role zřizované dle potřeby (ad hoc)</w:t>
            </w:r>
          </w:p>
        </w:tc>
      </w:tr>
    </w:tbl>
    <w:p w:rsidR="001C2FAA" w:rsidRPr="00574980" w:rsidRDefault="001C2FAA" w:rsidP="00574980">
      <w:pPr>
        <w:rPr>
          <w:sz w:val="24"/>
          <w:szCs w:val="24"/>
        </w:rPr>
      </w:pPr>
    </w:p>
    <w:sectPr w:rsidR="001C2FAA" w:rsidRPr="00574980" w:rsidSect="00E31FC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FAA" w:rsidRDefault="001C2FAA" w:rsidP="000C6BA1">
      <w:r>
        <w:separator/>
      </w:r>
    </w:p>
  </w:endnote>
  <w:endnote w:type="continuationSeparator" w:id="0">
    <w:p w:rsidR="001C2FAA" w:rsidRDefault="001C2FAA" w:rsidP="000C6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FAA" w:rsidRDefault="001C2FAA">
    <w:pPr>
      <w:pStyle w:val="Footer"/>
      <w:jc w:val="center"/>
    </w:pPr>
    <w:fldSimple w:instr="PAGE   \* MERGEFORMAT">
      <w:r>
        <w:rPr>
          <w:noProof/>
        </w:rPr>
        <w:t>4</w:t>
      </w:r>
    </w:fldSimple>
  </w:p>
  <w:p w:rsidR="001C2FAA" w:rsidRDefault="001C2F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FAA" w:rsidRDefault="001C2FAA" w:rsidP="000C6BA1">
      <w:r>
        <w:separator/>
      </w:r>
    </w:p>
  </w:footnote>
  <w:footnote w:type="continuationSeparator" w:id="0">
    <w:p w:rsidR="001C2FAA" w:rsidRDefault="001C2FAA" w:rsidP="000C6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FAA" w:rsidRPr="007D3F6D" w:rsidRDefault="001C2FAA" w:rsidP="007D3F6D">
    <w:pPr>
      <w:ind w:left="6372" w:firstLine="708"/>
      <w:jc w:val="left"/>
      <w:rPr>
        <w:sz w:val="20"/>
      </w:rPr>
    </w:pPr>
    <w:r w:rsidRPr="007D3F6D">
      <w:rPr>
        <w:sz w:val="20"/>
      </w:rPr>
      <w:t xml:space="preserve">Příloha č. 1, str. </w:t>
    </w:r>
    <w:r w:rsidRPr="007D3F6D">
      <w:rPr>
        <w:rStyle w:val="PageNumber"/>
        <w:sz w:val="20"/>
      </w:rPr>
      <w:fldChar w:fldCharType="begin"/>
    </w:r>
    <w:r w:rsidRPr="007D3F6D">
      <w:rPr>
        <w:rStyle w:val="PageNumber"/>
        <w:sz w:val="20"/>
      </w:rPr>
      <w:instrText xml:space="preserve"> PAGE </w:instrText>
    </w:r>
    <w:r w:rsidRPr="007D3F6D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4</w:t>
    </w:r>
    <w:r w:rsidRPr="007D3F6D">
      <w:rPr>
        <w:rStyle w:val="PageNumber"/>
        <w:sz w:val="20"/>
      </w:rPr>
      <w:fldChar w:fldCharType="end"/>
    </w:r>
  </w:p>
  <w:p w:rsidR="001C2FAA" w:rsidRPr="007D3F6D" w:rsidRDefault="001C2FAA" w:rsidP="007D3F6D">
    <w:pPr>
      <w:ind w:left="6372" w:firstLine="708"/>
      <w:jc w:val="left"/>
      <w:rPr>
        <w:sz w:val="20"/>
      </w:rPr>
    </w:pPr>
    <w:r w:rsidRPr="007D3F6D">
      <w:rPr>
        <w:sz w:val="20"/>
      </w:rPr>
      <w:t xml:space="preserve">ke směrnici č. 5/2015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A55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074406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6858AB"/>
    <w:multiLevelType w:val="hybridMultilevel"/>
    <w:tmpl w:val="53C043F6"/>
    <w:lvl w:ilvl="0" w:tplc="5E9604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0F0D200">
      <w:start w:val="1"/>
      <w:numFmt w:val="lowerRoman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A16C4"/>
    <w:multiLevelType w:val="hybridMultilevel"/>
    <w:tmpl w:val="05C011DE"/>
    <w:lvl w:ilvl="0" w:tplc="CB38B55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11058F8">
      <w:start w:val="1"/>
      <w:numFmt w:val="lowerRoman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5856"/>
    <w:multiLevelType w:val="hybridMultilevel"/>
    <w:tmpl w:val="B672B680"/>
    <w:lvl w:ilvl="0" w:tplc="E084C0B0">
      <w:start w:val="1"/>
      <w:numFmt w:val="lowerLetter"/>
      <w:lvlText w:val="%1)"/>
      <w:lvlJc w:val="left"/>
      <w:pPr>
        <w:ind w:left="3905" w:hanging="360"/>
      </w:pPr>
      <w:rPr>
        <w:rFonts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5">
    <w:nsid w:val="2B952B8C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6">
    <w:nsid w:val="2B9779B2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701A3E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23D93"/>
    <w:multiLevelType w:val="hybridMultilevel"/>
    <w:tmpl w:val="E46ED452"/>
    <w:lvl w:ilvl="0" w:tplc="24065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BA7B51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8268D2"/>
    <w:multiLevelType w:val="multilevel"/>
    <w:tmpl w:val="259637F0"/>
    <w:lvl w:ilvl="0">
      <w:start w:val="1"/>
      <w:numFmt w:val="upperRoman"/>
      <w:pStyle w:val="Heading1"/>
      <w:lvlText w:val="Článek %1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1">
      <w:start w:val="1"/>
      <w:numFmt w:val="decimalZero"/>
      <w:pStyle w:val="Heading2"/>
      <w:isLgl/>
      <w:lvlText w:val="Oddíl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>
    <w:nsid w:val="45E76DCF"/>
    <w:multiLevelType w:val="hybridMultilevel"/>
    <w:tmpl w:val="E93A1706"/>
    <w:lvl w:ilvl="0" w:tplc="A09C0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02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74C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A27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20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729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30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E06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5E5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7293959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3C5480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F159E8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E20376"/>
    <w:multiLevelType w:val="hybridMultilevel"/>
    <w:tmpl w:val="DDC2D9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677EA8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BA5373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47324A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36731C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2A637C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0A0D63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CA25518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12000C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9223AF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3349D6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2"/>
  </w:num>
  <w:num w:numId="5">
    <w:abstractNumId w:val="17"/>
  </w:num>
  <w:num w:numId="6">
    <w:abstractNumId w:val="23"/>
  </w:num>
  <w:num w:numId="7">
    <w:abstractNumId w:val="3"/>
  </w:num>
  <w:num w:numId="8">
    <w:abstractNumId w:val="12"/>
  </w:num>
  <w:num w:numId="9">
    <w:abstractNumId w:val="20"/>
  </w:num>
  <w:num w:numId="10">
    <w:abstractNumId w:val="25"/>
  </w:num>
  <w:num w:numId="11">
    <w:abstractNumId w:val="22"/>
  </w:num>
  <w:num w:numId="12">
    <w:abstractNumId w:val="21"/>
  </w:num>
  <w:num w:numId="13">
    <w:abstractNumId w:val="16"/>
  </w:num>
  <w:num w:numId="14">
    <w:abstractNumId w:val="14"/>
  </w:num>
  <w:num w:numId="15">
    <w:abstractNumId w:val="1"/>
  </w:num>
  <w:num w:numId="16">
    <w:abstractNumId w:val="7"/>
  </w:num>
  <w:num w:numId="17">
    <w:abstractNumId w:val="13"/>
  </w:num>
  <w:num w:numId="18">
    <w:abstractNumId w:val="0"/>
  </w:num>
  <w:num w:numId="19">
    <w:abstractNumId w:val="6"/>
  </w:num>
  <w:num w:numId="20">
    <w:abstractNumId w:val="18"/>
  </w:num>
  <w:num w:numId="21">
    <w:abstractNumId w:val="5"/>
  </w:num>
  <w:num w:numId="22">
    <w:abstractNumId w:val="19"/>
  </w:num>
  <w:num w:numId="23">
    <w:abstractNumId w:val="24"/>
  </w:num>
  <w:num w:numId="24">
    <w:abstractNumId w:val="4"/>
  </w:num>
  <w:num w:numId="25">
    <w:abstractNumId w:val="11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BA1"/>
    <w:rsid w:val="000005E5"/>
    <w:rsid w:val="00014347"/>
    <w:rsid w:val="00016533"/>
    <w:rsid w:val="000431DB"/>
    <w:rsid w:val="000C6BA1"/>
    <w:rsid w:val="000D381C"/>
    <w:rsid w:val="00101A12"/>
    <w:rsid w:val="00115E57"/>
    <w:rsid w:val="0013766B"/>
    <w:rsid w:val="001A7346"/>
    <w:rsid w:val="001A7FC5"/>
    <w:rsid w:val="001C2FAA"/>
    <w:rsid w:val="001C3087"/>
    <w:rsid w:val="001D1550"/>
    <w:rsid w:val="00200083"/>
    <w:rsid w:val="002050ED"/>
    <w:rsid w:val="0026423E"/>
    <w:rsid w:val="00282247"/>
    <w:rsid w:val="00285609"/>
    <w:rsid w:val="00294F36"/>
    <w:rsid w:val="002C1694"/>
    <w:rsid w:val="00325025"/>
    <w:rsid w:val="00340F88"/>
    <w:rsid w:val="003460D8"/>
    <w:rsid w:val="00355B8D"/>
    <w:rsid w:val="00360AC9"/>
    <w:rsid w:val="003744FB"/>
    <w:rsid w:val="00392E8D"/>
    <w:rsid w:val="003940B6"/>
    <w:rsid w:val="003A6DCF"/>
    <w:rsid w:val="003C543A"/>
    <w:rsid w:val="003E624F"/>
    <w:rsid w:val="00411C5E"/>
    <w:rsid w:val="00420966"/>
    <w:rsid w:val="004472AD"/>
    <w:rsid w:val="00461E49"/>
    <w:rsid w:val="00462738"/>
    <w:rsid w:val="004A0DC4"/>
    <w:rsid w:val="004A4252"/>
    <w:rsid w:val="004F1C14"/>
    <w:rsid w:val="00574980"/>
    <w:rsid w:val="005B2E4E"/>
    <w:rsid w:val="005C202C"/>
    <w:rsid w:val="005C56EC"/>
    <w:rsid w:val="005D2F83"/>
    <w:rsid w:val="005D6D3C"/>
    <w:rsid w:val="00685BA8"/>
    <w:rsid w:val="00714CFF"/>
    <w:rsid w:val="0073228A"/>
    <w:rsid w:val="0074403F"/>
    <w:rsid w:val="00757A05"/>
    <w:rsid w:val="007A0416"/>
    <w:rsid w:val="007A1D2B"/>
    <w:rsid w:val="007A3F9D"/>
    <w:rsid w:val="007D3F6D"/>
    <w:rsid w:val="00817213"/>
    <w:rsid w:val="00832F2D"/>
    <w:rsid w:val="00843D39"/>
    <w:rsid w:val="008545BB"/>
    <w:rsid w:val="008735DA"/>
    <w:rsid w:val="00882686"/>
    <w:rsid w:val="008C7FE7"/>
    <w:rsid w:val="008D3118"/>
    <w:rsid w:val="00922722"/>
    <w:rsid w:val="00931D6D"/>
    <w:rsid w:val="0093243F"/>
    <w:rsid w:val="00932BC6"/>
    <w:rsid w:val="009B1AA8"/>
    <w:rsid w:val="009E1038"/>
    <w:rsid w:val="00A049F9"/>
    <w:rsid w:val="00A22436"/>
    <w:rsid w:val="00A43ACC"/>
    <w:rsid w:val="00AB22E5"/>
    <w:rsid w:val="00AE6D26"/>
    <w:rsid w:val="00AF36FB"/>
    <w:rsid w:val="00B06B39"/>
    <w:rsid w:val="00B1099A"/>
    <w:rsid w:val="00B13762"/>
    <w:rsid w:val="00B211F2"/>
    <w:rsid w:val="00B25C2F"/>
    <w:rsid w:val="00B2648A"/>
    <w:rsid w:val="00B47B4D"/>
    <w:rsid w:val="00B64153"/>
    <w:rsid w:val="00B641A5"/>
    <w:rsid w:val="00B8030E"/>
    <w:rsid w:val="00B93837"/>
    <w:rsid w:val="00BA34BB"/>
    <w:rsid w:val="00BD69F6"/>
    <w:rsid w:val="00BE7D7B"/>
    <w:rsid w:val="00BF69BF"/>
    <w:rsid w:val="00C00D75"/>
    <w:rsid w:val="00C07E65"/>
    <w:rsid w:val="00C11C7C"/>
    <w:rsid w:val="00C23A37"/>
    <w:rsid w:val="00C27383"/>
    <w:rsid w:val="00C74287"/>
    <w:rsid w:val="00CA2157"/>
    <w:rsid w:val="00CA6AD6"/>
    <w:rsid w:val="00CD73A9"/>
    <w:rsid w:val="00CE042E"/>
    <w:rsid w:val="00D60D91"/>
    <w:rsid w:val="00D8628F"/>
    <w:rsid w:val="00DA0F8F"/>
    <w:rsid w:val="00DA31FB"/>
    <w:rsid w:val="00DB5C28"/>
    <w:rsid w:val="00DF680E"/>
    <w:rsid w:val="00E31FC0"/>
    <w:rsid w:val="00E51505"/>
    <w:rsid w:val="00E72B61"/>
    <w:rsid w:val="00E75BB9"/>
    <w:rsid w:val="00E95DC7"/>
    <w:rsid w:val="00EF2A92"/>
    <w:rsid w:val="00F25F25"/>
    <w:rsid w:val="00F33E2E"/>
    <w:rsid w:val="00F34B69"/>
    <w:rsid w:val="00F353A5"/>
    <w:rsid w:val="00F41148"/>
    <w:rsid w:val="00FB0C12"/>
    <w:rsid w:val="00FC0BE8"/>
    <w:rsid w:val="00FD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6BA1"/>
    <w:pPr>
      <w:jc w:val="both"/>
    </w:pPr>
    <w:rPr>
      <w:rFonts w:ascii="Times New Roman" w:eastAsia="Times New Roman" w:hAnsi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BA1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6BA1"/>
    <w:pPr>
      <w:keepNext/>
      <w:numPr>
        <w:ilvl w:val="1"/>
        <w:numId w:val="1"/>
      </w:numPr>
      <w:jc w:val="right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6BA1"/>
    <w:pPr>
      <w:keepNext/>
      <w:numPr>
        <w:ilvl w:val="2"/>
        <w:numId w:val="1"/>
      </w:numPr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6BA1"/>
    <w:pPr>
      <w:keepNext/>
      <w:numPr>
        <w:ilvl w:val="3"/>
        <w:numId w:val="1"/>
      </w:numPr>
      <w:spacing w:line="360" w:lineRule="auto"/>
      <w:jc w:val="center"/>
      <w:outlineLvl w:val="3"/>
    </w:pPr>
    <w:rPr>
      <w:rFonts w:ascii="Arial" w:hAnsi="Arial" w:cs="Arial"/>
      <w:b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6BA1"/>
    <w:pPr>
      <w:keepNext/>
      <w:numPr>
        <w:ilvl w:val="4"/>
        <w:numId w:val="1"/>
      </w:numPr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6BA1"/>
    <w:pPr>
      <w:keepNext/>
      <w:numPr>
        <w:ilvl w:val="5"/>
        <w:numId w:val="1"/>
      </w:numPr>
      <w:jc w:val="center"/>
      <w:outlineLvl w:val="5"/>
    </w:pPr>
    <w:rPr>
      <w:b/>
      <w:i/>
      <w:i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C6BA1"/>
    <w:pPr>
      <w:keepNext/>
      <w:numPr>
        <w:ilvl w:val="6"/>
        <w:numId w:val="1"/>
      </w:numPr>
      <w:jc w:val="center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0C6BA1"/>
    <w:pPr>
      <w:keepNext/>
      <w:numPr>
        <w:ilvl w:val="7"/>
        <w:numId w:val="1"/>
      </w:numPr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0C6BA1"/>
    <w:pPr>
      <w:keepNext/>
      <w:numPr>
        <w:ilvl w:val="8"/>
        <w:numId w:val="1"/>
      </w:numPr>
      <w:outlineLvl w:val="8"/>
    </w:pPr>
    <w:rPr>
      <w:b/>
      <w:i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6BA1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6BA1"/>
    <w:rPr>
      <w:rFonts w:ascii="Times New Roman" w:hAnsi="Times New Roman" w:cs="Times New Roman"/>
      <w:b/>
      <w:i/>
      <w:iCs/>
      <w:sz w:val="20"/>
      <w:szCs w:val="20"/>
      <w:lang w:eastAsia="cs-CZ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6BA1"/>
    <w:rPr>
      <w:rFonts w:ascii="Times New Roman" w:hAnsi="Times New Roman" w:cs="Times New Roman"/>
      <w:i/>
      <w:iCs/>
      <w:sz w:val="20"/>
      <w:szCs w:val="20"/>
      <w:lang w:eastAsia="cs-CZ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paragraph" w:styleId="Header">
    <w:name w:val="header"/>
    <w:basedOn w:val="Normal"/>
    <w:link w:val="Header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C6B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6B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C6B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B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C6BA1"/>
    <w:pPr>
      <w:ind w:left="708"/>
    </w:pPr>
  </w:style>
  <w:style w:type="paragraph" w:customStyle="1" w:styleId="BodyText21">
    <w:name w:val="Body Text 21"/>
    <w:basedOn w:val="Normal"/>
    <w:uiPriority w:val="99"/>
    <w:rsid w:val="003C543A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3C543A"/>
    <w:pPr>
      <w:overflowPunct w:val="0"/>
      <w:autoSpaceDE w:val="0"/>
      <w:autoSpaceDN w:val="0"/>
      <w:adjustRightInd w:val="0"/>
      <w:ind w:left="851" w:hanging="142"/>
      <w:textAlignment w:val="baseline"/>
    </w:pPr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340F88"/>
    <w:pPr>
      <w:ind w:firstLine="708"/>
    </w:pPr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40F88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BodyTextIndent31">
    <w:name w:val="Body Text Indent 31"/>
    <w:basedOn w:val="Normal"/>
    <w:uiPriority w:val="99"/>
    <w:rsid w:val="00340F88"/>
    <w:pPr>
      <w:tabs>
        <w:tab w:val="left" w:pos="1134"/>
      </w:tabs>
      <w:overflowPunct w:val="0"/>
      <w:autoSpaceDE w:val="0"/>
      <w:autoSpaceDN w:val="0"/>
      <w:adjustRightInd w:val="0"/>
      <w:spacing w:before="120" w:line="240" w:lineRule="atLeast"/>
      <w:ind w:left="1260" w:hanging="1260"/>
      <w:textAlignment w:val="baseline"/>
    </w:pPr>
    <w:rPr>
      <w:position w:val="6"/>
      <w:sz w:val="24"/>
    </w:rPr>
  </w:style>
  <w:style w:type="character" w:styleId="CommentReference">
    <w:name w:val="annotation reference"/>
    <w:basedOn w:val="DefaultParagraphFont"/>
    <w:uiPriority w:val="99"/>
    <w:semiHidden/>
    <w:rsid w:val="00392E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92E8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92E8D"/>
    <w:rPr>
      <w:rFonts w:ascii="Times New Roman" w:hAnsi="Times New Roman" w:cs="Times New Roman"/>
      <w:sz w:val="20"/>
      <w:szCs w:val="20"/>
      <w:lang w:eastAsia="cs-C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2E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92E8D"/>
    <w:rPr>
      <w:b/>
      <w:bCs/>
    </w:rPr>
  </w:style>
  <w:style w:type="table" w:styleId="TableGrid">
    <w:name w:val="Table Grid"/>
    <w:basedOn w:val="TableNormal"/>
    <w:uiPriority w:val="99"/>
    <w:rsid w:val="000431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7D3F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52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3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3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3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F6911759377A489158637EE57A7A06" ma:contentTypeVersion="9" ma:contentTypeDescription="Vytvořit nový dokument" ma:contentTypeScope="" ma:versionID="22dcb395c5bd9ad3a5a6295c34e4f7ad">
  <xsd:schema xmlns:xsd="http://www.w3.org/2001/XMLSchema" xmlns:p="http://schemas.microsoft.com/office/2006/metadata/properties" xmlns:ns2="57c3d9b8-bc72-4856-b35c-920442c0b9a4" xmlns:ns3="http://schemas.microsoft.com/sharepoint/v3/fields" targetNamespace="http://schemas.microsoft.com/office/2006/metadata/properties" ma:root="true" ma:fieldsID="cf99c080062c4bb3b487e0af1ab196dc" ns2:_="" ns3:_="">
    <xsd:import namespace="57c3d9b8-bc72-4856-b35c-920442c0b9a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ozn_x00e1_mka" minOccurs="0"/>
                <xsd:element ref="ns3:_DCDateCre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c3d9b8-bc72-4856-b35c-920442c0b9a4" elementFormDefault="qualified">
    <xsd:import namespace="http://schemas.microsoft.com/office/2006/documentManagement/types"/>
    <xsd:element name="pozn_x00e1_mka" ma:index="8" nillable="true" ma:displayName="Poznámka" ma:default="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11" nillable="true" ma:displayName="Datum vytvoření" ma:default="[today]" ma:description="Datum, k němuž byl tento prostředek vytvořen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 ma:index="9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ozn_x00e1_mka xmlns="57c3d9b8-bc72-4856-b35c-920442c0b9a4" xsi:nil="true"/>
    <_DCDateCreated xmlns="http://schemas.microsoft.com/sharepoint/v3/fields">2015-09-03T06:21:00+00:00</_DCDateCreated>
  </documentManagement>
</p:properties>
</file>

<file path=customXml/itemProps1.xml><?xml version="1.0" encoding="utf-8"?>
<ds:datastoreItem xmlns:ds="http://schemas.openxmlformats.org/officeDocument/2006/customXml" ds:itemID="{924AF449-27AE-4AF5-90DE-0D4C49C160E0}"/>
</file>

<file path=customXml/itemProps2.xml><?xml version="1.0" encoding="utf-8"?>
<ds:datastoreItem xmlns:ds="http://schemas.openxmlformats.org/officeDocument/2006/customXml" ds:itemID="{6FD96B54-133E-4D2E-9D81-7D11A98A0F70}"/>
</file>

<file path=customXml/itemProps3.xml><?xml version="1.0" encoding="utf-8"?>
<ds:datastoreItem xmlns:ds="http://schemas.openxmlformats.org/officeDocument/2006/customXml" ds:itemID="{F5835182-A820-48E3-9550-E8951EF7E188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96</Words>
  <Characters>567</Characters>
  <Application>Microsoft Office Outlook</Application>
  <DocSecurity>0</DocSecurity>
  <Lines>0</Lines>
  <Paragraphs>0</Paragraphs>
  <ScaleCrop>false</ScaleCrop>
  <Company>Ministerstvo financí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STUPNĚ ŘÍZENÍ MF V KONTEXTU S ŘÍDÍCÍ STRUKTUROU PROJEKTU (grafické znázornění)</dc:title>
  <dc:subject/>
  <dc:creator>Česáková Jana Ing.</dc:creator>
  <cp:keywords/>
  <dc:description/>
  <cp:lastModifiedBy>13445</cp:lastModifiedBy>
  <cp:revision>2</cp:revision>
  <cp:lastPrinted>2015-08-20T15:37:00Z</cp:lastPrinted>
  <dcterms:created xsi:type="dcterms:W3CDTF">2015-09-02T14:00:00Z</dcterms:created>
  <dcterms:modified xsi:type="dcterms:W3CDTF">2015-09-02T14:00:00Z</dcterms:modified>
  <cp:contentType>Dokument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0x01010067F6911759377A489158637EE57A7A06</vt:lpwstr>
  </property>
</Properties>
</file>